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23E3" w:rsidRPr="0004070E" w:rsidRDefault="007223E3" w:rsidP="00F759D6">
      <w:pPr>
        <w:jc w:val="center"/>
        <w:rPr>
          <w:b/>
        </w:rPr>
      </w:pPr>
      <w:r w:rsidRPr="0004070E">
        <w:rPr>
          <w:b/>
        </w:rPr>
        <w:t>Утвержден п</w:t>
      </w:r>
      <w:r>
        <w:rPr>
          <w:b/>
        </w:rPr>
        <w:t>риказом  по школе от_____________№ ____</w:t>
      </w:r>
    </w:p>
    <w:p w:rsidR="007223E3" w:rsidRPr="0004070E" w:rsidRDefault="007223E3" w:rsidP="00F759D6">
      <w:pPr>
        <w:ind w:left="142"/>
        <w:jc w:val="center"/>
        <w:rPr>
          <w:b/>
        </w:rPr>
      </w:pPr>
    </w:p>
    <w:p w:rsidR="007223E3" w:rsidRPr="0004070E" w:rsidRDefault="007223E3" w:rsidP="00F759D6">
      <w:pPr>
        <w:rPr>
          <w:b/>
          <w:color w:val="C00000"/>
        </w:rPr>
      </w:pPr>
    </w:p>
    <w:p w:rsidR="007223E3" w:rsidRDefault="007223E3" w:rsidP="00F759D6">
      <w:pPr>
        <w:ind w:left="-540"/>
        <w:jc w:val="center"/>
      </w:pPr>
    </w:p>
    <w:p w:rsidR="007223E3" w:rsidRDefault="007223E3" w:rsidP="00F759D6">
      <w:pPr>
        <w:ind w:left="-540"/>
        <w:jc w:val="center"/>
      </w:pPr>
    </w:p>
    <w:p w:rsidR="007223E3" w:rsidRDefault="007223E3" w:rsidP="00F759D6">
      <w:pPr>
        <w:ind w:left="-540"/>
        <w:jc w:val="center"/>
      </w:pPr>
    </w:p>
    <w:p w:rsidR="007223E3" w:rsidRDefault="007223E3" w:rsidP="00F759D6">
      <w:pPr>
        <w:ind w:left="-540"/>
        <w:jc w:val="center"/>
      </w:pPr>
    </w:p>
    <w:p w:rsidR="007223E3" w:rsidRDefault="007223E3" w:rsidP="00F759D6">
      <w:pPr>
        <w:ind w:left="-540"/>
        <w:jc w:val="center"/>
      </w:pPr>
    </w:p>
    <w:p w:rsidR="007223E3" w:rsidRDefault="007223E3" w:rsidP="00F759D6">
      <w:pPr>
        <w:ind w:left="-540"/>
        <w:jc w:val="center"/>
      </w:pPr>
    </w:p>
    <w:p w:rsidR="007223E3" w:rsidRDefault="007223E3" w:rsidP="00F759D6">
      <w:pPr>
        <w:ind w:left="-540"/>
        <w:jc w:val="center"/>
      </w:pPr>
    </w:p>
    <w:p w:rsidR="007223E3" w:rsidRDefault="007223E3" w:rsidP="00F759D6">
      <w:pPr>
        <w:ind w:left="-540"/>
        <w:jc w:val="center"/>
      </w:pPr>
    </w:p>
    <w:p w:rsidR="007223E3" w:rsidRDefault="007223E3" w:rsidP="00F759D6">
      <w:pPr>
        <w:ind w:left="-540"/>
        <w:jc w:val="center"/>
      </w:pPr>
    </w:p>
    <w:p w:rsidR="007223E3" w:rsidRDefault="007223E3" w:rsidP="00F759D6">
      <w:pPr>
        <w:ind w:left="-540"/>
        <w:jc w:val="center"/>
      </w:pPr>
    </w:p>
    <w:p w:rsidR="007223E3" w:rsidRDefault="007223E3" w:rsidP="00F759D6">
      <w:pPr>
        <w:ind w:left="-540"/>
        <w:jc w:val="center"/>
      </w:pPr>
    </w:p>
    <w:p w:rsidR="007223E3" w:rsidRDefault="007223E3" w:rsidP="00F759D6">
      <w:pPr>
        <w:ind w:left="-540"/>
        <w:jc w:val="center"/>
      </w:pPr>
    </w:p>
    <w:p w:rsidR="007223E3" w:rsidRDefault="007223E3" w:rsidP="00F759D6">
      <w:pPr>
        <w:ind w:left="-540"/>
        <w:jc w:val="center"/>
      </w:pPr>
    </w:p>
    <w:p w:rsidR="007223E3" w:rsidRDefault="007223E3" w:rsidP="00F759D6">
      <w:pPr>
        <w:ind w:left="-540"/>
        <w:jc w:val="center"/>
      </w:pPr>
    </w:p>
    <w:p w:rsidR="007223E3" w:rsidRPr="0004070E" w:rsidRDefault="007223E3" w:rsidP="00F759D6">
      <w:pPr>
        <w:jc w:val="center"/>
        <w:rPr>
          <w:b/>
          <w:sz w:val="36"/>
          <w:szCs w:val="36"/>
          <w:u w:val="single"/>
        </w:rPr>
      </w:pPr>
      <w:r w:rsidRPr="0004070E">
        <w:rPr>
          <w:b/>
          <w:sz w:val="36"/>
          <w:szCs w:val="36"/>
          <w:u w:val="single"/>
        </w:rPr>
        <w:t xml:space="preserve">ПЛАН </w:t>
      </w:r>
      <w:r>
        <w:rPr>
          <w:b/>
          <w:sz w:val="36"/>
          <w:szCs w:val="36"/>
          <w:u w:val="single"/>
        </w:rPr>
        <w:t xml:space="preserve"> РАБОТЫ </w:t>
      </w:r>
    </w:p>
    <w:p w:rsidR="007223E3" w:rsidRPr="0004070E" w:rsidRDefault="007223E3" w:rsidP="00F759D6">
      <w:pPr>
        <w:jc w:val="center"/>
        <w:rPr>
          <w:b/>
          <w:sz w:val="36"/>
          <w:szCs w:val="36"/>
          <w:u w:val="single"/>
        </w:rPr>
      </w:pPr>
      <w:r w:rsidRPr="0004070E">
        <w:rPr>
          <w:b/>
          <w:sz w:val="36"/>
          <w:szCs w:val="36"/>
          <w:u w:val="single"/>
        </w:rPr>
        <w:t xml:space="preserve">МКОУ «Ушакинская СОШ №1» </w:t>
      </w:r>
    </w:p>
    <w:p w:rsidR="007223E3" w:rsidRPr="0004070E" w:rsidRDefault="007223E3" w:rsidP="00F759D6">
      <w:pPr>
        <w:jc w:val="center"/>
        <w:rPr>
          <w:b/>
          <w:sz w:val="36"/>
          <w:szCs w:val="36"/>
          <w:u w:val="single"/>
        </w:rPr>
      </w:pPr>
      <w:r>
        <w:rPr>
          <w:b/>
          <w:sz w:val="36"/>
          <w:szCs w:val="36"/>
          <w:u w:val="single"/>
        </w:rPr>
        <w:t>на 2015-2016</w:t>
      </w:r>
      <w:r w:rsidRPr="0004070E">
        <w:rPr>
          <w:b/>
          <w:sz w:val="36"/>
          <w:szCs w:val="36"/>
          <w:u w:val="single"/>
        </w:rPr>
        <w:t xml:space="preserve"> учебный  год</w:t>
      </w:r>
    </w:p>
    <w:p w:rsidR="007223E3" w:rsidRPr="0004070E" w:rsidRDefault="007223E3" w:rsidP="00F759D6">
      <w:pPr>
        <w:rPr>
          <w:b/>
          <w:sz w:val="36"/>
          <w:szCs w:val="36"/>
        </w:rPr>
      </w:pPr>
    </w:p>
    <w:p w:rsidR="007223E3" w:rsidRDefault="007223E3" w:rsidP="00F759D6">
      <w:pPr>
        <w:rPr>
          <w:b/>
          <w:sz w:val="22"/>
          <w:szCs w:val="22"/>
        </w:rPr>
      </w:pPr>
    </w:p>
    <w:p w:rsidR="007223E3" w:rsidRDefault="007223E3" w:rsidP="00F759D6">
      <w:pPr>
        <w:rPr>
          <w:b/>
          <w:sz w:val="22"/>
          <w:szCs w:val="22"/>
        </w:rPr>
      </w:pPr>
    </w:p>
    <w:p w:rsidR="007223E3" w:rsidRDefault="007223E3" w:rsidP="00F759D6">
      <w:pPr>
        <w:rPr>
          <w:b/>
          <w:sz w:val="22"/>
          <w:szCs w:val="22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pStyle w:val="Heading9"/>
        <w:jc w:val="center"/>
        <w:rPr>
          <w:rFonts w:ascii="Times New Roman" w:hAnsi="Times New Roman"/>
          <w:b/>
          <w:i w:val="0"/>
          <w:color w:val="auto"/>
          <w:sz w:val="24"/>
          <w:szCs w:val="24"/>
        </w:rPr>
      </w:pPr>
    </w:p>
    <w:p w:rsidR="007223E3" w:rsidRDefault="007223E3" w:rsidP="00F759D6">
      <w:pPr>
        <w:pStyle w:val="Heading9"/>
        <w:tabs>
          <w:tab w:val="left" w:pos="810"/>
        </w:tabs>
        <w:rPr>
          <w:rFonts w:ascii="Times New Roman" w:hAnsi="Times New Roman"/>
          <w:b/>
          <w:i w:val="0"/>
          <w:color w:val="auto"/>
          <w:sz w:val="24"/>
          <w:szCs w:val="24"/>
        </w:rPr>
      </w:pPr>
      <w:r>
        <w:rPr>
          <w:rFonts w:ascii="Times New Roman" w:hAnsi="Times New Roman"/>
          <w:b/>
          <w:i w:val="0"/>
          <w:color w:val="auto"/>
          <w:sz w:val="24"/>
          <w:szCs w:val="24"/>
        </w:rPr>
        <w:t>ПРИНЯТО</w:t>
      </w:r>
    </w:p>
    <w:p w:rsidR="007223E3" w:rsidRDefault="007223E3" w:rsidP="00F759D6">
      <w:r>
        <w:t>на педагогическом совете</w:t>
      </w:r>
    </w:p>
    <w:p w:rsidR="007223E3" w:rsidRDefault="007223E3" w:rsidP="00F759D6">
      <w:r>
        <w:t>МКОУ «Ушакинская СОШ №1»</w:t>
      </w:r>
    </w:p>
    <w:p w:rsidR="007223E3" w:rsidRPr="0004070E" w:rsidRDefault="007223E3" w:rsidP="00F759D6">
      <w:r>
        <w:t xml:space="preserve">от  31 августа </w:t>
      </w:r>
      <w:smartTag w:uri="urn:schemas-microsoft-com:office:smarttags" w:element="metricconverter">
        <w:smartTagPr>
          <w:attr w:name="ProductID" w:val="2015 г"/>
        </w:smartTagPr>
        <w:r>
          <w:t>2015</w:t>
        </w:r>
        <w:r w:rsidRPr="0004070E">
          <w:t xml:space="preserve"> г</w:t>
        </w:r>
      </w:smartTag>
      <w:r>
        <w:t xml:space="preserve"> № 1</w:t>
      </w: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>
      <w:pPr>
        <w:rPr>
          <w:b/>
          <w:color w:val="C00000"/>
        </w:rPr>
      </w:pPr>
    </w:p>
    <w:p w:rsidR="007223E3" w:rsidRDefault="007223E3" w:rsidP="00F759D6"/>
    <w:p w:rsidR="007223E3" w:rsidRDefault="007223E3" w:rsidP="00F759D6"/>
    <w:p w:rsidR="007223E3" w:rsidRDefault="007223E3" w:rsidP="00F759D6"/>
    <w:p w:rsidR="007223E3" w:rsidRPr="0004070E" w:rsidRDefault="007223E3" w:rsidP="00F759D6">
      <w:pPr>
        <w:jc w:val="center"/>
        <w:rPr>
          <w:b/>
          <w:sz w:val="28"/>
          <w:szCs w:val="28"/>
        </w:rPr>
      </w:pPr>
      <w:r w:rsidRPr="0004070E">
        <w:rPr>
          <w:b/>
          <w:sz w:val="28"/>
          <w:szCs w:val="28"/>
        </w:rPr>
        <w:t>Содержание</w:t>
      </w:r>
    </w:p>
    <w:p w:rsidR="007223E3" w:rsidRPr="0004070E" w:rsidRDefault="007223E3" w:rsidP="00F759D6">
      <w:pPr>
        <w:jc w:val="center"/>
        <w:rPr>
          <w:b/>
          <w:sz w:val="28"/>
          <w:szCs w:val="28"/>
        </w:rPr>
      </w:pPr>
    </w:p>
    <w:p w:rsidR="007223E3" w:rsidRDefault="007223E3" w:rsidP="00F759D6">
      <w:pPr>
        <w:pStyle w:val="BodyText"/>
        <w:numPr>
          <w:ilvl w:val="0"/>
          <w:numId w:val="1"/>
        </w:numPr>
        <w:tabs>
          <w:tab w:val="left" w:pos="720"/>
        </w:tabs>
        <w:ind w:left="720" w:hanging="36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Анализ итогов работы школы  за  2015-2016</w:t>
      </w:r>
      <w:r w:rsidRPr="0004070E">
        <w:rPr>
          <w:b/>
          <w:sz w:val="28"/>
          <w:szCs w:val="28"/>
        </w:rPr>
        <w:t xml:space="preserve"> учебный  год.</w:t>
      </w:r>
    </w:p>
    <w:p w:rsidR="007223E3" w:rsidRDefault="007223E3" w:rsidP="00F759D6">
      <w:pPr>
        <w:pStyle w:val="BodyText"/>
        <w:numPr>
          <w:ilvl w:val="0"/>
          <w:numId w:val="1"/>
        </w:numPr>
        <w:tabs>
          <w:tab w:val="left" w:pos="720"/>
        </w:tabs>
        <w:ind w:left="720" w:hanging="36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Цели, задачи, приоритетные направления работы школы на 2015 – 2016 учебный год</w:t>
      </w:r>
    </w:p>
    <w:p w:rsidR="007223E3" w:rsidRDefault="007223E3" w:rsidP="00F759D6">
      <w:pPr>
        <w:pStyle w:val="BodyText"/>
        <w:numPr>
          <w:ilvl w:val="0"/>
          <w:numId w:val="1"/>
        </w:numPr>
        <w:tabs>
          <w:tab w:val="left" w:pos="720"/>
          <w:tab w:val="left" w:pos="900"/>
        </w:tabs>
        <w:ind w:left="720" w:hanging="360"/>
        <w:rPr>
          <w:b/>
          <w:sz w:val="28"/>
          <w:szCs w:val="28"/>
        </w:rPr>
      </w:pPr>
      <w:r>
        <w:rPr>
          <w:b/>
          <w:sz w:val="28"/>
          <w:szCs w:val="28"/>
        </w:rPr>
        <w:t>Организационно  - педагогические мероприятия</w:t>
      </w:r>
    </w:p>
    <w:p w:rsidR="007223E3" w:rsidRDefault="007223E3" w:rsidP="00F759D6">
      <w:pPr>
        <w:pStyle w:val="BodyText"/>
        <w:numPr>
          <w:ilvl w:val="0"/>
          <w:numId w:val="1"/>
        </w:numPr>
        <w:tabs>
          <w:tab w:val="left" w:pos="720"/>
          <w:tab w:val="left" w:pos="900"/>
        </w:tabs>
        <w:ind w:left="720" w:hanging="360"/>
        <w:rPr>
          <w:b/>
          <w:sz w:val="28"/>
          <w:szCs w:val="28"/>
        </w:rPr>
      </w:pPr>
      <w:r>
        <w:rPr>
          <w:b/>
          <w:sz w:val="28"/>
          <w:szCs w:val="28"/>
        </w:rPr>
        <w:t>Учебно – методическая деятельность</w:t>
      </w:r>
    </w:p>
    <w:p w:rsidR="007223E3" w:rsidRDefault="007223E3" w:rsidP="00F759D6">
      <w:pPr>
        <w:pStyle w:val="BodyText"/>
        <w:numPr>
          <w:ilvl w:val="0"/>
          <w:numId w:val="1"/>
        </w:numPr>
        <w:tabs>
          <w:tab w:val="left" w:pos="540"/>
        </w:tabs>
        <w:ind w:left="720" w:hanging="36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План воспитательной работы.</w:t>
      </w:r>
    </w:p>
    <w:p w:rsidR="007223E3" w:rsidRPr="0004070E" w:rsidRDefault="007223E3" w:rsidP="00F759D6">
      <w:pPr>
        <w:pStyle w:val="BodyText"/>
        <w:numPr>
          <w:ilvl w:val="0"/>
          <w:numId w:val="1"/>
        </w:numPr>
        <w:tabs>
          <w:tab w:val="left" w:pos="72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Приложения к плану работы:</w:t>
      </w:r>
    </w:p>
    <w:p w:rsidR="007223E3" w:rsidRDefault="007223E3" w:rsidP="00F759D6">
      <w:pPr>
        <w:pStyle w:val="BodyText"/>
        <w:numPr>
          <w:ilvl w:val="1"/>
          <w:numId w:val="1"/>
        </w:numPr>
        <w:tabs>
          <w:tab w:val="left" w:pos="1905"/>
        </w:tabs>
        <w:rPr>
          <w:sz w:val="28"/>
          <w:szCs w:val="28"/>
        </w:rPr>
      </w:pPr>
      <w:r>
        <w:rPr>
          <w:sz w:val="28"/>
          <w:szCs w:val="28"/>
        </w:rPr>
        <w:t>План внутришкольного контроля</w:t>
      </w:r>
    </w:p>
    <w:p w:rsidR="007223E3" w:rsidRDefault="007223E3" w:rsidP="00F759D6">
      <w:pPr>
        <w:pStyle w:val="BodyText"/>
        <w:numPr>
          <w:ilvl w:val="1"/>
          <w:numId w:val="1"/>
        </w:numPr>
        <w:tabs>
          <w:tab w:val="left" w:pos="1905"/>
        </w:tabs>
        <w:rPr>
          <w:sz w:val="28"/>
          <w:szCs w:val="28"/>
        </w:rPr>
      </w:pPr>
      <w:r>
        <w:rPr>
          <w:sz w:val="28"/>
          <w:szCs w:val="28"/>
        </w:rPr>
        <w:t>Планы работы школьных МО</w:t>
      </w:r>
    </w:p>
    <w:p w:rsidR="007223E3" w:rsidRDefault="007223E3" w:rsidP="00F759D6">
      <w:pPr>
        <w:pStyle w:val="BodyText"/>
        <w:numPr>
          <w:ilvl w:val="1"/>
          <w:numId w:val="1"/>
        </w:numPr>
        <w:tabs>
          <w:tab w:val="left" w:pos="1905"/>
        </w:tabs>
        <w:rPr>
          <w:sz w:val="28"/>
          <w:szCs w:val="28"/>
        </w:rPr>
      </w:pPr>
      <w:r>
        <w:rPr>
          <w:sz w:val="28"/>
          <w:szCs w:val="28"/>
        </w:rPr>
        <w:t>План по профориентации.</w:t>
      </w:r>
    </w:p>
    <w:p w:rsidR="007223E3" w:rsidRDefault="007223E3" w:rsidP="00F759D6">
      <w:pPr>
        <w:pStyle w:val="BodyText"/>
        <w:numPr>
          <w:ilvl w:val="1"/>
          <w:numId w:val="1"/>
        </w:numPr>
        <w:tabs>
          <w:tab w:val="left" w:pos="1905"/>
        </w:tabs>
        <w:rPr>
          <w:sz w:val="28"/>
          <w:szCs w:val="28"/>
        </w:rPr>
      </w:pPr>
      <w:r>
        <w:rPr>
          <w:sz w:val="28"/>
          <w:szCs w:val="28"/>
        </w:rPr>
        <w:t>План «Здоровье – забота о будущем».</w:t>
      </w:r>
    </w:p>
    <w:p w:rsidR="007223E3" w:rsidRDefault="007223E3" w:rsidP="00F759D6">
      <w:pPr>
        <w:pStyle w:val="BodyText"/>
        <w:numPr>
          <w:ilvl w:val="1"/>
          <w:numId w:val="1"/>
        </w:numPr>
        <w:tabs>
          <w:tab w:val="left" w:pos="1905"/>
        </w:tabs>
        <w:rPr>
          <w:sz w:val="28"/>
          <w:szCs w:val="28"/>
        </w:rPr>
      </w:pPr>
      <w:r>
        <w:rPr>
          <w:sz w:val="28"/>
          <w:szCs w:val="28"/>
        </w:rPr>
        <w:t>План комплексных мероприятий по обеспечению охраны жизни и здоровья участников образовательного процесса.</w:t>
      </w:r>
    </w:p>
    <w:p w:rsidR="007223E3" w:rsidRDefault="007223E3" w:rsidP="00F759D6">
      <w:pPr>
        <w:pStyle w:val="BodyText"/>
        <w:numPr>
          <w:ilvl w:val="1"/>
          <w:numId w:val="1"/>
        </w:numPr>
        <w:tabs>
          <w:tab w:val="left" w:pos="1905"/>
        </w:tabs>
        <w:rPr>
          <w:sz w:val="28"/>
          <w:szCs w:val="28"/>
        </w:rPr>
      </w:pPr>
      <w:r>
        <w:rPr>
          <w:sz w:val="28"/>
          <w:szCs w:val="28"/>
        </w:rPr>
        <w:t>План работы психолога.</w:t>
      </w:r>
    </w:p>
    <w:p w:rsidR="007223E3" w:rsidRPr="0004070E" w:rsidRDefault="007223E3" w:rsidP="00F759D6">
      <w:pPr>
        <w:pStyle w:val="BodyText"/>
        <w:numPr>
          <w:ilvl w:val="1"/>
          <w:numId w:val="1"/>
        </w:numPr>
        <w:tabs>
          <w:tab w:val="left" w:pos="1905"/>
        </w:tabs>
        <w:rPr>
          <w:sz w:val="28"/>
          <w:szCs w:val="28"/>
        </w:rPr>
      </w:pPr>
      <w:r>
        <w:rPr>
          <w:sz w:val="28"/>
          <w:szCs w:val="28"/>
        </w:rPr>
        <w:t>План по социальной защите.</w:t>
      </w:r>
    </w:p>
    <w:p w:rsidR="007223E3" w:rsidRDefault="007223E3" w:rsidP="00F759D6">
      <w:pPr>
        <w:pStyle w:val="BodyText"/>
        <w:ind w:left="360"/>
        <w:rPr>
          <w:b/>
          <w:color w:val="0F243E"/>
          <w:sz w:val="28"/>
          <w:szCs w:val="28"/>
        </w:rPr>
      </w:pPr>
    </w:p>
    <w:p w:rsidR="007223E3" w:rsidRDefault="007223E3" w:rsidP="00F759D6">
      <w:pPr>
        <w:pStyle w:val="BodyText"/>
        <w:ind w:left="360"/>
        <w:rPr>
          <w:b/>
          <w:color w:val="0F243E"/>
          <w:sz w:val="28"/>
          <w:szCs w:val="28"/>
        </w:rPr>
      </w:pPr>
    </w:p>
    <w:p w:rsidR="007223E3" w:rsidRDefault="007223E3" w:rsidP="00F759D6">
      <w:pPr>
        <w:pStyle w:val="BodyText"/>
        <w:ind w:left="360"/>
        <w:rPr>
          <w:b/>
          <w:color w:val="0F243E"/>
          <w:sz w:val="28"/>
          <w:szCs w:val="28"/>
        </w:rPr>
      </w:pPr>
    </w:p>
    <w:p w:rsidR="007223E3" w:rsidRDefault="007223E3" w:rsidP="00F759D6">
      <w:pPr>
        <w:pStyle w:val="BodyText"/>
        <w:ind w:left="360"/>
        <w:rPr>
          <w:b/>
          <w:color w:val="0F243E"/>
          <w:sz w:val="28"/>
          <w:szCs w:val="28"/>
        </w:rPr>
      </w:pPr>
    </w:p>
    <w:p w:rsidR="007223E3" w:rsidRDefault="007223E3" w:rsidP="00F759D6">
      <w:pPr>
        <w:pStyle w:val="BodyText"/>
        <w:ind w:left="360"/>
        <w:rPr>
          <w:b/>
          <w:color w:val="0F243E"/>
          <w:sz w:val="28"/>
          <w:szCs w:val="28"/>
        </w:rPr>
      </w:pPr>
    </w:p>
    <w:p w:rsidR="007223E3" w:rsidRDefault="007223E3" w:rsidP="00F759D6">
      <w:pPr>
        <w:pStyle w:val="BodyText"/>
        <w:ind w:left="360"/>
        <w:rPr>
          <w:b/>
          <w:color w:val="0F243E"/>
          <w:sz w:val="28"/>
          <w:szCs w:val="28"/>
        </w:rPr>
      </w:pPr>
    </w:p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>
      <w:pPr>
        <w:pStyle w:val="BodyText"/>
        <w:tabs>
          <w:tab w:val="left" w:pos="720"/>
        </w:tabs>
        <w:ind w:left="360"/>
        <w:rPr>
          <w:b/>
          <w:sz w:val="28"/>
          <w:szCs w:val="28"/>
        </w:rPr>
      </w:pPr>
      <w:r>
        <w:t>1.</w:t>
      </w:r>
      <w:r w:rsidRPr="00063FE8">
        <w:tab/>
      </w:r>
      <w:r>
        <w:rPr>
          <w:b/>
          <w:sz w:val="28"/>
          <w:szCs w:val="28"/>
        </w:rPr>
        <w:t>Анализ итогов работы школы  за  2014-2015</w:t>
      </w:r>
      <w:r w:rsidRPr="0004070E">
        <w:rPr>
          <w:b/>
          <w:sz w:val="28"/>
          <w:szCs w:val="28"/>
        </w:rPr>
        <w:t xml:space="preserve"> учебный  год.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2014 – 2015 учебный год был важным этапом реализации требований и новых норм ФЗ «Об образовании в Российской Федерации» № 273 – ФЗ от 29 декабря 2012 года в части повышения открытости системы образования, внедрения моделей государственно – общественного управления, независимой оценки качества деятельности ОУ, активного процесса обновления содержания образования как фактора повышения качества образования.</w:t>
      </w:r>
    </w:p>
    <w:p w:rsidR="007223E3" w:rsidRPr="00F46DED" w:rsidRDefault="007223E3" w:rsidP="00F759D6">
      <w:pPr>
        <w:ind w:firstLine="708"/>
        <w:jc w:val="both"/>
      </w:pPr>
      <w:r w:rsidRPr="00F46DED">
        <w:t>Главная задача российской образовательной политики – обеспечение современного качества образования на основе сохранения его фундаментальности и соответствия актуальным и перспективным  потребностям личности, общества и государства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В </w:t>
      </w:r>
      <w:r>
        <w:rPr>
          <w:rFonts w:ascii="Times New Roman" w:hAnsi="Times New Roman" w:cs="Times New Roman"/>
          <w:sz w:val="24"/>
          <w:szCs w:val="24"/>
        </w:rPr>
        <w:t>связи с этим работа школы в 2014 – 2015</w:t>
      </w:r>
      <w:r w:rsidRPr="00063FE8">
        <w:rPr>
          <w:rFonts w:ascii="Times New Roman" w:hAnsi="Times New Roman" w:cs="Times New Roman"/>
          <w:sz w:val="24"/>
          <w:szCs w:val="24"/>
        </w:rPr>
        <w:t xml:space="preserve"> учебном году осуществлялась в соответствии с поставленными на  учебный год задачами:</w:t>
      </w:r>
    </w:p>
    <w:p w:rsidR="007223E3" w:rsidRPr="00460A93" w:rsidRDefault="007223E3" w:rsidP="00F759D6">
      <w:pPr>
        <w:pStyle w:val="ListParagraph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:rsidR="007223E3" w:rsidRPr="00C5638B" w:rsidRDefault="007223E3" w:rsidP="00A05D96">
      <w:pPr>
        <w:pStyle w:val="PlainText"/>
        <w:numPr>
          <w:ilvl w:val="0"/>
          <w:numId w:val="2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638B">
        <w:rPr>
          <w:rFonts w:ascii="Times New Roman" w:hAnsi="Times New Roman" w:cs="Times New Roman"/>
          <w:sz w:val="24"/>
          <w:szCs w:val="24"/>
        </w:rPr>
        <w:t>Развитие инновационной деятельности как базиса для совершенствования содержания образования и повышения качества образовательных услуг.</w:t>
      </w:r>
    </w:p>
    <w:p w:rsidR="007223E3" w:rsidRPr="00C5638B" w:rsidRDefault="007223E3" w:rsidP="00A05D96">
      <w:pPr>
        <w:pStyle w:val="PlainText"/>
        <w:numPr>
          <w:ilvl w:val="0"/>
          <w:numId w:val="2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638B">
        <w:rPr>
          <w:rFonts w:ascii="Times New Roman" w:hAnsi="Times New Roman" w:cs="Times New Roman"/>
          <w:sz w:val="24"/>
          <w:szCs w:val="24"/>
        </w:rPr>
        <w:t xml:space="preserve">Продолжить работу по созданию    поэтапного перехода на новый Федеральный государственный образовательный стандарт основного общего образования </w:t>
      </w:r>
    </w:p>
    <w:p w:rsidR="007223E3" w:rsidRPr="00C5638B" w:rsidRDefault="007223E3" w:rsidP="00A05D96">
      <w:pPr>
        <w:pStyle w:val="PlainText"/>
        <w:numPr>
          <w:ilvl w:val="0"/>
          <w:numId w:val="2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638B">
        <w:rPr>
          <w:rFonts w:ascii="Times New Roman" w:hAnsi="Times New Roman" w:cs="Times New Roman"/>
          <w:sz w:val="24"/>
          <w:szCs w:val="24"/>
        </w:rPr>
        <w:t>Совершенствовать систему воспитательной работы в соответствии с   воспитательной компонентой Федеральных государственных стандартов</w:t>
      </w:r>
    </w:p>
    <w:p w:rsidR="007223E3" w:rsidRPr="00C5638B" w:rsidRDefault="007223E3" w:rsidP="00A05D96">
      <w:pPr>
        <w:pStyle w:val="PlainText"/>
        <w:numPr>
          <w:ilvl w:val="0"/>
          <w:numId w:val="2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638B">
        <w:rPr>
          <w:rFonts w:ascii="Times New Roman" w:hAnsi="Times New Roman" w:cs="Times New Roman"/>
          <w:sz w:val="24"/>
          <w:szCs w:val="24"/>
        </w:rPr>
        <w:t>Создать  условия, способствующие оптимальному развитию творческого потенциала обучающихся.</w:t>
      </w:r>
    </w:p>
    <w:p w:rsidR="007223E3" w:rsidRPr="00C5638B" w:rsidRDefault="007223E3" w:rsidP="00A05D96">
      <w:pPr>
        <w:pStyle w:val="PlainText"/>
        <w:numPr>
          <w:ilvl w:val="0"/>
          <w:numId w:val="2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638B">
        <w:rPr>
          <w:rFonts w:ascii="Times New Roman" w:hAnsi="Times New Roman" w:cs="Times New Roman"/>
          <w:sz w:val="24"/>
          <w:szCs w:val="24"/>
        </w:rPr>
        <w:t>Формировать у обучающихся потребность к здоровому образу жизни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C5638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23E3" w:rsidRPr="00C5638B" w:rsidRDefault="007223E3" w:rsidP="00A05D96">
      <w:pPr>
        <w:pStyle w:val="PlainText"/>
        <w:numPr>
          <w:ilvl w:val="0"/>
          <w:numId w:val="2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638B">
        <w:rPr>
          <w:rFonts w:ascii="Times New Roman" w:hAnsi="Times New Roman" w:cs="Times New Roman"/>
          <w:sz w:val="24"/>
          <w:szCs w:val="24"/>
        </w:rPr>
        <w:t>Сохранять и укреплять материально-техническую базу школы.</w:t>
      </w:r>
    </w:p>
    <w:p w:rsidR="007223E3" w:rsidRPr="00C5638B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C5638B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Наш сегодняшний педсовет – это анализ работы школы в учебном году и выполнение тех задач, которые были нами поставлены.</w:t>
      </w:r>
    </w:p>
    <w:p w:rsidR="007223E3" w:rsidRPr="00B8521C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A05D96">
      <w:pPr>
        <w:pStyle w:val="PlainText"/>
        <w:numPr>
          <w:ilvl w:val="0"/>
          <w:numId w:val="24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D55BF">
        <w:rPr>
          <w:rFonts w:ascii="Times New Roman" w:hAnsi="Times New Roman" w:cs="Times New Roman"/>
          <w:b/>
          <w:sz w:val="28"/>
          <w:szCs w:val="28"/>
        </w:rPr>
        <w:t xml:space="preserve">Переход на новый Федеральный государственный образовательный стандарт </w:t>
      </w:r>
      <w:r>
        <w:rPr>
          <w:rFonts w:ascii="Times New Roman" w:hAnsi="Times New Roman" w:cs="Times New Roman"/>
          <w:b/>
          <w:sz w:val="28"/>
          <w:szCs w:val="28"/>
        </w:rPr>
        <w:t>НОО и  ООО</w:t>
      </w:r>
    </w:p>
    <w:p w:rsidR="007223E3" w:rsidRDefault="007223E3" w:rsidP="00F759D6">
      <w:pPr>
        <w:pStyle w:val="PlainText"/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7223E3" w:rsidRPr="001D6BA2" w:rsidRDefault="007223E3" w:rsidP="00F759D6">
      <w:pPr>
        <w:pStyle w:val="PlainText"/>
        <w:tabs>
          <w:tab w:val="left" w:pos="360"/>
          <w:tab w:val="left" w:pos="396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Pr="001D6BA2" w:rsidRDefault="007223E3" w:rsidP="00F759D6">
      <w:pPr>
        <w:pStyle w:val="PlainText"/>
        <w:tabs>
          <w:tab w:val="left" w:pos="0"/>
          <w:tab w:val="left" w:pos="360"/>
          <w:tab w:val="left" w:pos="2340"/>
          <w:tab w:val="left" w:pos="2880"/>
        </w:tabs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D6BA2">
        <w:rPr>
          <w:rFonts w:ascii="Times New Roman" w:hAnsi="Times New Roman" w:cs="Times New Roman"/>
          <w:bCs/>
          <w:sz w:val="24"/>
          <w:szCs w:val="24"/>
        </w:rPr>
        <w:t xml:space="preserve">На конец 2014 – 2015 учебного года  в школе обучались   218 учеников. </w:t>
      </w:r>
    </w:p>
    <w:p w:rsidR="007223E3" w:rsidRPr="001D6BA2" w:rsidRDefault="007223E3" w:rsidP="00F759D6">
      <w:pPr>
        <w:pStyle w:val="PlainText"/>
        <w:tabs>
          <w:tab w:val="left" w:pos="360"/>
          <w:tab w:val="left" w:pos="2340"/>
          <w:tab w:val="left" w:pos="3960"/>
        </w:tabs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D6BA2">
        <w:rPr>
          <w:rFonts w:ascii="Times New Roman" w:hAnsi="Times New Roman" w:cs="Times New Roman"/>
          <w:bCs/>
          <w:sz w:val="24"/>
          <w:szCs w:val="24"/>
        </w:rPr>
        <w:t>Средняя наполняемость классов по  школе -19,8 обучающихся.</w:t>
      </w:r>
    </w:p>
    <w:p w:rsidR="007223E3" w:rsidRPr="001D6BA2" w:rsidRDefault="007223E3" w:rsidP="00F759D6">
      <w:pPr>
        <w:pStyle w:val="PlainText"/>
        <w:tabs>
          <w:tab w:val="left" w:pos="360"/>
          <w:tab w:val="left" w:pos="2340"/>
          <w:tab w:val="left" w:pos="3960"/>
        </w:tabs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D6BA2">
        <w:rPr>
          <w:rFonts w:ascii="Times New Roman" w:hAnsi="Times New Roman" w:cs="Times New Roman"/>
          <w:bCs/>
          <w:sz w:val="24"/>
          <w:szCs w:val="24"/>
        </w:rPr>
        <w:t xml:space="preserve">В школе 11 классов. </w:t>
      </w:r>
    </w:p>
    <w:p w:rsidR="007223E3" w:rsidRPr="001D6BA2" w:rsidRDefault="007223E3" w:rsidP="00F759D6">
      <w:pPr>
        <w:pStyle w:val="PlainText"/>
        <w:tabs>
          <w:tab w:val="left" w:pos="0"/>
          <w:tab w:val="left" w:pos="360"/>
          <w:tab w:val="left" w:pos="3960"/>
        </w:tabs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D6BA2">
        <w:rPr>
          <w:rFonts w:ascii="Times New Roman" w:hAnsi="Times New Roman" w:cs="Times New Roman"/>
          <w:bCs/>
          <w:sz w:val="24"/>
          <w:szCs w:val="24"/>
        </w:rPr>
        <w:tab/>
        <w:t xml:space="preserve">Все обучающиеся 1 – 4 классов обучаются по ФГОС, охват обучающихся 5 – 9 классов в 2014 – 2015 учебном году обучающихся по ФГОС ООО составлял </w:t>
      </w:r>
    </w:p>
    <w:p w:rsidR="007223E3" w:rsidRPr="001D6BA2" w:rsidRDefault="007223E3" w:rsidP="00F759D6">
      <w:pPr>
        <w:pStyle w:val="PlainText"/>
        <w:tabs>
          <w:tab w:val="left" w:pos="0"/>
          <w:tab w:val="left" w:pos="360"/>
          <w:tab w:val="left" w:pos="3960"/>
        </w:tabs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D6BA2">
        <w:rPr>
          <w:rFonts w:ascii="Times New Roman" w:hAnsi="Times New Roman" w:cs="Times New Roman"/>
          <w:bCs/>
          <w:sz w:val="24"/>
          <w:szCs w:val="24"/>
        </w:rPr>
        <w:t>39 % (5и 6 классы)</w:t>
      </w:r>
    </w:p>
    <w:p w:rsidR="007223E3" w:rsidRPr="00FD55BF" w:rsidRDefault="007223E3" w:rsidP="00F759D6">
      <w:pPr>
        <w:pStyle w:val="PlainText"/>
        <w:tabs>
          <w:tab w:val="left" w:pos="0"/>
          <w:tab w:val="left" w:pos="360"/>
          <w:tab w:val="left" w:pos="3960"/>
        </w:tabs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7223E3" w:rsidRDefault="007223E3" w:rsidP="00A05D96">
      <w:pPr>
        <w:pStyle w:val="PlainText"/>
        <w:numPr>
          <w:ilvl w:val="0"/>
          <w:numId w:val="24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D6BA2">
        <w:rPr>
          <w:rFonts w:ascii="Times New Roman" w:hAnsi="Times New Roman" w:cs="Times New Roman"/>
          <w:b/>
          <w:sz w:val="28"/>
          <w:szCs w:val="28"/>
        </w:rPr>
        <w:t xml:space="preserve">Развитие инновационной деятельности </w:t>
      </w:r>
    </w:p>
    <w:p w:rsidR="007223E3" w:rsidRDefault="007223E3" w:rsidP="00F759D6">
      <w:pPr>
        <w:pStyle w:val="PlainText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D6BA2">
        <w:rPr>
          <w:rFonts w:ascii="Times New Roman" w:hAnsi="Times New Roman" w:cs="Times New Roman"/>
          <w:b/>
          <w:sz w:val="28"/>
          <w:szCs w:val="28"/>
        </w:rPr>
        <w:t xml:space="preserve">как базиса для совершенствования содержания образования </w:t>
      </w:r>
    </w:p>
    <w:p w:rsidR="007223E3" w:rsidRPr="001D6BA2" w:rsidRDefault="007223E3" w:rsidP="00F759D6">
      <w:pPr>
        <w:pStyle w:val="PlainText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D6BA2">
        <w:rPr>
          <w:rFonts w:ascii="Times New Roman" w:hAnsi="Times New Roman" w:cs="Times New Roman"/>
          <w:b/>
          <w:sz w:val="28"/>
          <w:szCs w:val="28"/>
        </w:rPr>
        <w:t>и повышения качества образовательных услуг.</w:t>
      </w:r>
    </w:p>
    <w:p w:rsidR="007223E3" w:rsidRDefault="007223E3" w:rsidP="00F759D6">
      <w:pPr>
        <w:pStyle w:val="PlainText"/>
        <w:ind w:left="420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7223E3" w:rsidRPr="00063FE8" w:rsidRDefault="007223E3" w:rsidP="00F759D6">
      <w:pPr>
        <w:pStyle w:val="PlainText"/>
        <w:ind w:left="4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63FE8">
        <w:rPr>
          <w:rFonts w:ascii="Times New Roman" w:hAnsi="Times New Roman" w:cs="Times New Roman"/>
          <w:b/>
          <w:sz w:val="24"/>
          <w:szCs w:val="24"/>
        </w:rPr>
        <w:t>Учебный план школы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  Основными целями общеобразовательного учреждения являются формирование общей культуры личности обучающихся на основе усвоения обязательного минимума содержания общеобразовательных программ, их адаптация к жизни в обществе, создание основы для осознанного выбора и последующего освоения профессиональных образовательных программ, воспитание гражданственности, трудолюбия, уважения к правам и свободам человека, любви к окружающей природе, Родине, семье, формирование здорового образа жизни. </w:t>
      </w:r>
    </w:p>
    <w:p w:rsidR="007223E3" w:rsidRPr="00063FE8" w:rsidRDefault="007223E3" w:rsidP="00F759D6">
      <w:pPr>
        <w:pStyle w:val="PlainTex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>Общеобразовательное учреждение несет в установленном законодательством Российской Федерации порядке ответственность за качество образования и его соответствие государственным образовательным стандартам, за адекватность применяемых форм, методов и средств организации образовательного процесса возрастным психофизиологическим особенностям, склонностям, способностям, интересам обучающихся, требованиям охраны их жизни и здоровья.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Учебный план школы на 2014 – 2015</w:t>
      </w:r>
      <w:r w:rsidRPr="00063FE8">
        <w:rPr>
          <w:rFonts w:ascii="Times New Roman" w:hAnsi="Times New Roman" w:cs="Times New Roman"/>
          <w:sz w:val="24"/>
          <w:szCs w:val="24"/>
        </w:rPr>
        <w:t xml:space="preserve"> учебный год был  сформирован в соответствии с нормативными документами, с учетом образовательной программы, обеспечивающей достижение обучающимися результатов освоения основных образовательных программ, установленных федеральными государственными образовательными стандартами.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  Специфика учебного плана определяется целями и задачами реализуемых в образовательном учреждении образовательных программ. В МКОУ «Ушакинская СОШ №1»  реализуются  следующие образовательные программы: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  1.</w:t>
      </w:r>
      <w:r w:rsidRPr="00063FE8">
        <w:rPr>
          <w:rFonts w:ascii="Times New Roman" w:hAnsi="Times New Roman" w:cs="Times New Roman"/>
          <w:sz w:val="24"/>
          <w:szCs w:val="24"/>
        </w:rPr>
        <w:tab/>
        <w:t xml:space="preserve">Основные общеобразовательные программы 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  - общеобразовательные программы начального общего образования (1-4 классы);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  - общеобразовательные программы основного общего образования (5-9 классы);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  - общеобразовательные программы среднего (полного) общего образования (10-11 классы).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Учебный план на 2014 – 2015</w:t>
      </w:r>
      <w:r w:rsidRPr="00063FE8">
        <w:rPr>
          <w:rFonts w:ascii="Times New Roman" w:hAnsi="Times New Roman" w:cs="Times New Roman"/>
          <w:sz w:val="24"/>
          <w:szCs w:val="24"/>
        </w:rPr>
        <w:t xml:space="preserve"> учебный год выполнен полностью.</w:t>
      </w:r>
    </w:p>
    <w:p w:rsidR="007223E3" w:rsidRPr="00C34B5B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C34B5B">
        <w:rPr>
          <w:rFonts w:ascii="Times New Roman" w:hAnsi="Times New Roman" w:cs="Times New Roman"/>
          <w:sz w:val="24"/>
          <w:szCs w:val="24"/>
        </w:rPr>
        <w:t xml:space="preserve">     Рабочие программы по предметам разработаны в соответствии с программами Министерства образования РФ для учебников, утвержденных и рекомендованных Министерством РФ. Планирование соответствует программе базового уровня, составлено с учетом образовательной направленности, требований учебного плана и предполагаемым им объемом часов.</w:t>
      </w:r>
    </w:p>
    <w:p w:rsidR="007223E3" w:rsidRPr="00F862DC" w:rsidRDefault="007223E3" w:rsidP="00F759D6">
      <w:pPr>
        <w:ind w:firstLine="540"/>
        <w:jc w:val="both"/>
      </w:pPr>
      <w:r w:rsidRPr="00F862DC">
        <w:t xml:space="preserve"> Структура рабочих программ в основном выдержана. По каждой образовательной дисциплине форма составления календарно-тематического планирования индивидуальна.</w:t>
      </w:r>
    </w:p>
    <w:p w:rsidR="007223E3" w:rsidRPr="00F862DC" w:rsidRDefault="007223E3" w:rsidP="00F759D6">
      <w:pPr>
        <w:jc w:val="both"/>
      </w:pPr>
      <w:r w:rsidRPr="00F862DC">
        <w:t xml:space="preserve">         Педагогами школы нормативные требования к образовательному минимуму содержания общего образования и рекомендации примерных программ по предметам при составлении планирования учтены.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063FE8" w:rsidRDefault="007223E3" w:rsidP="00F759D6">
      <w:pPr>
        <w:pStyle w:val="PlainText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63FE8">
        <w:rPr>
          <w:rFonts w:ascii="Times New Roman" w:hAnsi="Times New Roman" w:cs="Times New Roman"/>
          <w:b/>
          <w:sz w:val="24"/>
          <w:szCs w:val="24"/>
        </w:rPr>
        <w:t>Успеваемость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На 01.09.2014</w:t>
      </w:r>
      <w:r w:rsidRPr="00063FE8">
        <w:rPr>
          <w:rFonts w:ascii="Times New Roman" w:hAnsi="Times New Roman" w:cs="Times New Roman"/>
          <w:sz w:val="24"/>
          <w:szCs w:val="24"/>
        </w:rPr>
        <w:t xml:space="preserve"> г.  года было сф</w:t>
      </w:r>
      <w:r>
        <w:rPr>
          <w:rFonts w:ascii="Times New Roman" w:hAnsi="Times New Roman" w:cs="Times New Roman"/>
          <w:sz w:val="24"/>
          <w:szCs w:val="24"/>
        </w:rPr>
        <w:t>ормировано 11 классов, в которых обучалось 221  ученик, на конец учебного года  - 218</w:t>
      </w:r>
      <w:r w:rsidRPr="00063FE8">
        <w:rPr>
          <w:rFonts w:ascii="Times New Roman" w:hAnsi="Times New Roman" w:cs="Times New Roman"/>
          <w:sz w:val="24"/>
          <w:szCs w:val="24"/>
        </w:rPr>
        <w:t xml:space="preserve">  ученик</w:t>
      </w:r>
      <w:r>
        <w:rPr>
          <w:rFonts w:ascii="Times New Roman" w:hAnsi="Times New Roman" w:cs="Times New Roman"/>
          <w:sz w:val="24"/>
          <w:szCs w:val="24"/>
        </w:rPr>
        <w:t>ов</w:t>
      </w:r>
      <w:r w:rsidRPr="00063FE8"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7223E3" w:rsidRDefault="007223E3" w:rsidP="00F759D6">
      <w:pPr>
        <w:pStyle w:val="PlainTex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В течение данного </w:t>
      </w:r>
      <w:r>
        <w:rPr>
          <w:rFonts w:ascii="Times New Roman" w:hAnsi="Times New Roman" w:cs="Times New Roman"/>
          <w:sz w:val="24"/>
          <w:szCs w:val="24"/>
        </w:rPr>
        <w:t xml:space="preserve">учебного года из школы выбыли: </w:t>
      </w:r>
    </w:p>
    <w:p w:rsidR="007223E3" w:rsidRDefault="007223E3" w:rsidP="00F759D6">
      <w:pPr>
        <w:pStyle w:val="PlainTex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Никулин Виталий Алексеевич – 5 класс</w:t>
      </w:r>
    </w:p>
    <w:p w:rsidR="007223E3" w:rsidRDefault="007223E3" w:rsidP="00F759D6">
      <w:pPr>
        <w:pStyle w:val="PlainTex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Байрамалиева Сонна Арзы кызы – 8 класс</w:t>
      </w:r>
    </w:p>
    <w:p w:rsidR="007223E3" w:rsidRDefault="007223E3" w:rsidP="00F759D6">
      <w:pPr>
        <w:pStyle w:val="PlainTex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Ибрагимов Эльчин – 8 класс</w:t>
      </w:r>
    </w:p>
    <w:p w:rsidR="007223E3" w:rsidRDefault="007223E3" w:rsidP="00F759D6">
      <w:pPr>
        <w:pStyle w:val="PlainTex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Калязин Александр – 7 класс</w:t>
      </w:r>
    </w:p>
    <w:p w:rsidR="007223E3" w:rsidRDefault="007223E3" w:rsidP="00F759D6">
      <w:pPr>
        <w:pStyle w:val="PlainText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Прибыли:</w:t>
      </w:r>
    </w:p>
    <w:p w:rsidR="007223E3" w:rsidRDefault="007223E3" w:rsidP="00F759D6">
      <w:pPr>
        <w:pStyle w:val="PlainText"/>
        <w:tabs>
          <w:tab w:val="left" w:pos="780"/>
        </w:tabs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1) Пужливый Никита – 2 класс</w:t>
      </w:r>
    </w:p>
    <w:p w:rsidR="007223E3" w:rsidRDefault="007223E3" w:rsidP="00F759D6">
      <w:pPr>
        <w:pStyle w:val="PlainTex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 обучающиеся выбыли в связи с переездом на другое место жительства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>На протяжен</w:t>
      </w:r>
      <w:r>
        <w:rPr>
          <w:rFonts w:ascii="Times New Roman" w:hAnsi="Times New Roman" w:cs="Times New Roman"/>
          <w:sz w:val="24"/>
          <w:szCs w:val="24"/>
        </w:rPr>
        <w:t xml:space="preserve">ии нескольких лет школа работает </w:t>
      </w:r>
      <w:r w:rsidRPr="00063FE8">
        <w:rPr>
          <w:rFonts w:ascii="Times New Roman" w:hAnsi="Times New Roman" w:cs="Times New Roman"/>
          <w:sz w:val="24"/>
          <w:szCs w:val="24"/>
        </w:rPr>
        <w:t xml:space="preserve">  без второгодников. </w:t>
      </w:r>
      <w:r>
        <w:rPr>
          <w:rFonts w:ascii="Times New Roman" w:hAnsi="Times New Roman" w:cs="Times New Roman"/>
          <w:sz w:val="24"/>
          <w:szCs w:val="24"/>
        </w:rPr>
        <w:t>В 2014 – 2015 учебном году на второй год в 6 классе оставлен Кудинов Сергей(причина: болезнь и проспуски уроков без уважительной причины)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Успеваемость  за 2014 – 2015</w:t>
      </w:r>
      <w:r w:rsidRPr="00063F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учебный год составила – 99,5 %</w:t>
      </w: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63FE8">
        <w:rPr>
          <w:rFonts w:ascii="Times New Roman" w:hAnsi="Times New Roman" w:cs="Times New Roman"/>
          <w:b/>
          <w:sz w:val="24"/>
          <w:szCs w:val="24"/>
        </w:rPr>
        <w:t>Показатели успеваемости в ОУ</w:t>
      </w: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807"/>
        <w:gridCol w:w="1659"/>
        <w:gridCol w:w="1659"/>
        <w:gridCol w:w="1666"/>
        <w:gridCol w:w="1607"/>
        <w:gridCol w:w="1420"/>
      </w:tblGrid>
      <w:tr w:rsidR="007223E3" w:rsidRPr="00520BC3" w:rsidTr="00B0175C">
        <w:tc>
          <w:tcPr>
            <w:tcW w:w="1807" w:type="dxa"/>
            <w:vMerge w:val="restart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Успеваемость обучающихся</w:t>
            </w: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5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2011 – 2010 уч.год</w:t>
            </w: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5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2011 – 2012 уч.год</w:t>
            </w:r>
          </w:p>
        </w:tc>
        <w:tc>
          <w:tcPr>
            <w:tcW w:w="1666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2012 – 2013 уч.год</w:t>
            </w:r>
          </w:p>
        </w:tc>
        <w:tc>
          <w:tcPr>
            <w:tcW w:w="1607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2013 - 2014 уч.год</w:t>
            </w:r>
          </w:p>
        </w:tc>
        <w:tc>
          <w:tcPr>
            <w:tcW w:w="1420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 xml:space="preserve">2014 – 2015 </w:t>
            </w: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уч.год</w:t>
            </w:r>
          </w:p>
        </w:tc>
      </w:tr>
      <w:tr w:rsidR="007223E3" w:rsidRPr="00520BC3" w:rsidTr="00B0175C">
        <w:tc>
          <w:tcPr>
            <w:tcW w:w="1807" w:type="dxa"/>
            <w:vMerge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5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100%</w:t>
            </w:r>
          </w:p>
        </w:tc>
        <w:tc>
          <w:tcPr>
            <w:tcW w:w="165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100%</w:t>
            </w:r>
          </w:p>
        </w:tc>
        <w:tc>
          <w:tcPr>
            <w:tcW w:w="1666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99,5%</w:t>
            </w: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07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100%</w:t>
            </w:r>
          </w:p>
        </w:tc>
        <w:tc>
          <w:tcPr>
            <w:tcW w:w="1420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99,5 %</w:t>
            </w:r>
          </w:p>
        </w:tc>
      </w:tr>
    </w:tbl>
    <w:p w:rsidR="007223E3" w:rsidRPr="00063FE8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    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25pt;margin-top:6.8pt;width:540.95pt;height:288.5pt;z-index:251654656;visibility:visible;mso-wrap-distance-left:12.36pt;mso-wrap-distance-top:5.28pt;mso-wrap-distance-right:28.48pt;mso-wrap-distance-bottom:33.59pt">
            <v:imagedata r:id="rId7" o:title=""/>
          </v:shape>
          <o:OLEObject Type="Embed" ProgID="Excel.Chart.8" ShapeID="_x0000_s1026" DrawAspect="Content" ObjectID="_1509889739" r:id="rId8"/>
        </w:pic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63FE8">
        <w:rPr>
          <w:rFonts w:ascii="Times New Roman" w:hAnsi="Times New Roman" w:cs="Times New Roman"/>
          <w:b/>
          <w:sz w:val="24"/>
          <w:szCs w:val="24"/>
        </w:rPr>
        <w:t>Вывод : меры по предотвращению неуспеваемости и второгодничества: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 Классным руководителям усилить контроль за посещаемостью учебных занятий обучающимися, вести ежедневный учет пропусков уроков с указанием причины отсутствия ученика, тесная связь с родителями детей «группы риска». В случае пропусков уроков без уважительной причины срочно проводить профилактическую работу и принимать соответствующие меры к ученикам и родителям. (сведения об отсутствующих подаем на вахту после 1 урока).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063FE8">
        <w:rPr>
          <w:rFonts w:ascii="Times New Roman" w:hAnsi="Times New Roman" w:cs="Times New Roman"/>
          <w:sz w:val="24"/>
          <w:szCs w:val="24"/>
        </w:rPr>
        <w:t>Привлечение детей, родителей к организации и проведению социально значимых мероприятий;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063FE8">
        <w:rPr>
          <w:rFonts w:ascii="Times New Roman" w:hAnsi="Times New Roman" w:cs="Times New Roman"/>
          <w:sz w:val="24"/>
          <w:szCs w:val="24"/>
        </w:rPr>
        <w:t xml:space="preserve"> Осуществление учителями  - предметниками  дифференцированного подхода  в оценке неуспевающих обучающихся. (помощь в исправлении неудовлетворительных оценок, устранении пробелов в знаниях,  дополнительные занятия и консультации по предметам.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  <w:sectPr w:rsidR="007223E3" w:rsidSect="00B0175C">
          <w:pgSz w:w="11906" w:h="16838"/>
          <w:pgMar w:top="1134" w:right="1152" w:bottom="1134" w:left="1152" w:header="708" w:footer="708" w:gutter="0"/>
          <w:cols w:space="708"/>
          <w:docGrid w:linePitch="360"/>
        </w:sectPr>
      </w:pPr>
    </w:p>
    <w:p w:rsidR="007223E3" w:rsidRPr="009A142B" w:rsidRDefault="007223E3" w:rsidP="00F759D6">
      <w:pPr>
        <w:jc w:val="center"/>
        <w:rPr>
          <w:b/>
          <w:u w:val="single"/>
        </w:rPr>
      </w:pPr>
      <w:r w:rsidRPr="009A142B">
        <w:rPr>
          <w:b/>
          <w:u w:val="single"/>
        </w:rPr>
        <w:t>Сведения об успешности обучения обучающихся МКОУ «Ушакинская СОШ №1»</w:t>
      </w:r>
    </w:p>
    <w:p w:rsidR="007223E3" w:rsidRPr="009A142B" w:rsidRDefault="007223E3" w:rsidP="00F759D6">
      <w:pPr>
        <w:jc w:val="center"/>
        <w:rPr>
          <w:b/>
          <w:u w:val="single"/>
        </w:rPr>
      </w:pPr>
      <w:r w:rsidRPr="009A142B">
        <w:rPr>
          <w:b/>
          <w:u w:val="single"/>
        </w:rPr>
        <w:t>по итогам 2014-2015 учебного года</w:t>
      </w:r>
    </w:p>
    <w:p w:rsidR="007223E3" w:rsidRPr="009A142B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9A142B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1583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001"/>
        <w:gridCol w:w="2957"/>
        <w:gridCol w:w="2957"/>
        <w:gridCol w:w="2957"/>
        <w:gridCol w:w="2958"/>
      </w:tblGrid>
      <w:tr w:rsidR="007223E3" w:rsidRPr="009A142B" w:rsidTr="00B0175C">
        <w:tc>
          <w:tcPr>
            <w:tcW w:w="4001" w:type="dxa"/>
          </w:tcPr>
          <w:p w:rsidR="007223E3" w:rsidRPr="009A142B" w:rsidRDefault="007223E3" w:rsidP="00B0175C">
            <w:pPr>
              <w:jc w:val="center"/>
            </w:pP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всего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1-4 классы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5-9 классы</w:t>
            </w:r>
          </w:p>
        </w:tc>
        <w:tc>
          <w:tcPr>
            <w:tcW w:w="2958" w:type="dxa"/>
          </w:tcPr>
          <w:p w:rsidR="007223E3" w:rsidRPr="009A142B" w:rsidRDefault="007223E3" w:rsidP="00B0175C">
            <w:pPr>
              <w:jc w:val="center"/>
            </w:pPr>
            <w:r w:rsidRPr="009A142B">
              <w:t>10-11(12) классы</w:t>
            </w:r>
          </w:p>
        </w:tc>
      </w:tr>
      <w:tr w:rsidR="007223E3" w:rsidRPr="009A142B" w:rsidTr="00B0175C">
        <w:tc>
          <w:tcPr>
            <w:tcW w:w="4001" w:type="dxa"/>
          </w:tcPr>
          <w:p w:rsidR="007223E3" w:rsidRPr="009A142B" w:rsidRDefault="007223E3" w:rsidP="00B0175C">
            <w:pPr>
              <w:jc w:val="both"/>
            </w:pPr>
            <w:r w:rsidRPr="009A142B">
              <w:t>Количество учащихся на начало учебного года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221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84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108</w:t>
            </w:r>
          </w:p>
        </w:tc>
        <w:tc>
          <w:tcPr>
            <w:tcW w:w="2958" w:type="dxa"/>
          </w:tcPr>
          <w:p w:rsidR="007223E3" w:rsidRPr="009A142B" w:rsidRDefault="007223E3" w:rsidP="00B0175C">
            <w:pPr>
              <w:jc w:val="center"/>
            </w:pPr>
            <w:r w:rsidRPr="009A142B">
              <w:t>29</w:t>
            </w:r>
          </w:p>
        </w:tc>
      </w:tr>
      <w:tr w:rsidR="007223E3" w:rsidRPr="009A142B" w:rsidTr="00B0175C">
        <w:tc>
          <w:tcPr>
            <w:tcW w:w="4001" w:type="dxa"/>
          </w:tcPr>
          <w:p w:rsidR="007223E3" w:rsidRPr="009A142B" w:rsidRDefault="007223E3" w:rsidP="00B0175C">
            <w:pPr>
              <w:jc w:val="both"/>
            </w:pPr>
            <w:r w:rsidRPr="009A142B">
              <w:t xml:space="preserve">Количество учащихся на конец </w:t>
            </w:r>
          </w:p>
          <w:p w:rsidR="007223E3" w:rsidRPr="009A142B" w:rsidRDefault="007223E3" w:rsidP="00B0175C">
            <w:pPr>
              <w:jc w:val="both"/>
            </w:pPr>
            <w:r w:rsidRPr="009A142B">
              <w:t>учебного года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218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85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104</w:t>
            </w:r>
          </w:p>
        </w:tc>
        <w:tc>
          <w:tcPr>
            <w:tcW w:w="2958" w:type="dxa"/>
          </w:tcPr>
          <w:p w:rsidR="007223E3" w:rsidRPr="009A142B" w:rsidRDefault="007223E3" w:rsidP="00B0175C">
            <w:pPr>
              <w:jc w:val="center"/>
            </w:pPr>
            <w:r w:rsidRPr="009A142B">
              <w:t>29</w:t>
            </w:r>
          </w:p>
        </w:tc>
      </w:tr>
      <w:tr w:rsidR="007223E3" w:rsidRPr="009A142B" w:rsidTr="00B0175C">
        <w:tc>
          <w:tcPr>
            <w:tcW w:w="4001" w:type="dxa"/>
          </w:tcPr>
          <w:p w:rsidR="007223E3" w:rsidRPr="009A142B" w:rsidRDefault="007223E3" w:rsidP="00B0175C">
            <w:pPr>
              <w:jc w:val="both"/>
            </w:pPr>
            <w:r w:rsidRPr="009A142B">
              <w:t>Успевают (количество,  %)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99,5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100%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99%</w:t>
            </w:r>
          </w:p>
        </w:tc>
        <w:tc>
          <w:tcPr>
            <w:tcW w:w="2958" w:type="dxa"/>
          </w:tcPr>
          <w:p w:rsidR="007223E3" w:rsidRPr="009A142B" w:rsidRDefault="007223E3" w:rsidP="00B0175C">
            <w:pPr>
              <w:jc w:val="center"/>
            </w:pPr>
            <w:r w:rsidRPr="009A142B">
              <w:t>100%</w:t>
            </w:r>
          </w:p>
        </w:tc>
      </w:tr>
      <w:tr w:rsidR="007223E3" w:rsidRPr="009A142B" w:rsidTr="00B0175C">
        <w:tc>
          <w:tcPr>
            <w:tcW w:w="4001" w:type="dxa"/>
          </w:tcPr>
          <w:p w:rsidR="007223E3" w:rsidRPr="009A142B" w:rsidRDefault="007223E3" w:rsidP="00B0175C">
            <w:pPr>
              <w:jc w:val="both"/>
            </w:pPr>
            <w:r w:rsidRPr="009A142B">
              <w:t>Учатся на «5» (количество,  %)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4 (2%)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3 (5%)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1 (1%)</w:t>
            </w:r>
          </w:p>
        </w:tc>
        <w:tc>
          <w:tcPr>
            <w:tcW w:w="2958" w:type="dxa"/>
          </w:tcPr>
          <w:p w:rsidR="007223E3" w:rsidRPr="009A142B" w:rsidRDefault="007223E3" w:rsidP="00B0175C">
            <w:pPr>
              <w:jc w:val="center"/>
            </w:pPr>
            <w:r w:rsidRPr="009A142B">
              <w:t>-</w:t>
            </w:r>
          </w:p>
        </w:tc>
      </w:tr>
      <w:tr w:rsidR="007223E3" w:rsidRPr="009A142B" w:rsidTr="00B0175C">
        <w:tc>
          <w:tcPr>
            <w:tcW w:w="4001" w:type="dxa"/>
          </w:tcPr>
          <w:p w:rsidR="007223E3" w:rsidRPr="009A142B" w:rsidRDefault="007223E3" w:rsidP="00B0175C">
            <w:pPr>
              <w:jc w:val="both"/>
            </w:pPr>
            <w:r w:rsidRPr="009A142B">
              <w:t>Учатся на «4» и «5» (количество,  %)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77 (39%)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30 (47%)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37 (36%)</w:t>
            </w:r>
          </w:p>
        </w:tc>
        <w:tc>
          <w:tcPr>
            <w:tcW w:w="2958" w:type="dxa"/>
          </w:tcPr>
          <w:p w:rsidR="007223E3" w:rsidRPr="009A142B" w:rsidRDefault="007223E3" w:rsidP="00B0175C">
            <w:pPr>
              <w:jc w:val="center"/>
            </w:pPr>
            <w:r w:rsidRPr="009A142B">
              <w:t>10 (34%)</w:t>
            </w:r>
          </w:p>
        </w:tc>
      </w:tr>
      <w:tr w:rsidR="007223E3" w:rsidRPr="009A142B" w:rsidTr="00B0175C">
        <w:tc>
          <w:tcPr>
            <w:tcW w:w="4001" w:type="dxa"/>
          </w:tcPr>
          <w:p w:rsidR="007223E3" w:rsidRPr="009A142B" w:rsidRDefault="007223E3" w:rsidP="00B0175C">
            <w:pPr>
              <w:jc w:val="both"/>
            </w:pPr>
            <w:r w:rsidRPr="009A142B">
              <w:t>Окончили с одной  «3» (количество,  %)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9 (4,6%)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1 (1,5%)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5 (4,8%)</w:t>
            </w:r>
          </w:p>
        </w:tc>
        <w:tc>
          <w:tcPr>
            <w:tcW w:w="2958" w:type="dxa"/>
          </w:tcPr>
          <w:p w:rsidR="007223E3" w:rsidRPr="009A142B" w:rsidRDefault="007223E3" w:rsidP="00B0175C">
            <w:pPr>
              <w:jc w:val="center"/>
            </w:pPr>
            <w:r w:rsidRPr="009A142B">
              <w:t>3 (7%)</w:t>
            </w:r>
          </w:p>
        </w:tc>
      </w:tr>
      <w:tr w:rsidR="007223E3" w:rsidRPr="009A142B" w:rsidTr="00B0175C">
        <w:tc>
          <w:tcPr>
            <w:tcW w:w="4001" w:type="dxa"/>
          </w:tcPr>
          <w:p w:rsidR="007223E3" w:rsidRPr="009A142B" w:rsidRDefault="007223E3" w:rsidP="00B0175C">
            <w:pPr>
              <w:jc w:val="both"/>
            </w:pPr>
            <w:r w:rsidRPr="009A142B">
              <w:t>Окончили школу с медалью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нет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</w:p>
        </w:tc>
        <w:tc>
          <w:tcPr>
            <w:tcW w:w="2958" w:type="dxa"/>
          </w:tcPr>
          <w:p w:rsidR="007223E3" w:rsidRPr="009A142B" w:rsidRDefault="007223E3" w:rsidP="00B0175C">
            <w:pPr>
              <w:jc w:val="center"/>
            </w:pPr>
          </w:p>
        </w:tc>
      </w:tr>
      <w:tr w:rsidR="007223E3" w:rsidRPr="009A142B" w:rsidTr="00B0175C">
        <w:tc>
          <w:tcPr>
            <w:tcW w:w="4001" w:type="dxa"/>
          </w:tcPr>
          <w:p w:rsidR="007223E3" w:rsidRPr="009A142B" w:rsidRDefault="007223E3" w:rsidP="00B0175C">
            <w:pPr>
              <w:jc w:val="both"/>
            </w:pPr>
            <w:r w:rsidRPr="009A142B">
              <w:t>Количество выпускников 9-го класса, получивших аттестат с отличием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нет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</w:p>
        </w:tc>
        <w:tc>
          <w:tcPr>
            <w:tcW w:w="2958" w:type="dxa"/>
          </w:tcPr>
          <w:p w:rsidR="007223E3" w:rsidRPr="009A142B" w:rsidRDefault="007223E3" w:rsidP="00B0175C">
            <w:pPr>
              <w:jc w:val="center"/>
            </w:pPr>
          </w:p>
        </w:tc>
      </w:tr>
      <w:tr w:rsidR="007223E3" w:rsidRPr="009A142B" w:rsidTr="00B0175C">
        <w:tc>
          <w:tcPr>
            <w:tcW w:w="4001" w:type="dxa"/>
          </w:tcPr>
          <w:p w:rsidR="007223E3" w:rsidRPr="009A142B" w:rsidRDefault="007223E3" w:rsidP="00B0175C">
            <w:pPr>
              <w:jc w:val="both"/>
            </w:pPr>
            <w:r w:rsidRPr="009A142B">
              <w:t>Количество учащихся, обучавшихся на  дому/дистанционно (если есть)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4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2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2</w:t>
            </w:r>
          </w:p>
        </w:tc>
        <w:tc>
          <w:tcPr>
            <w:tcW w:w="2958" w:type="dxa"/>
          </w:tcPr>
          <w:p w:rsidR="007223E3" w:rsidRPr="009A142B" w:rsidRDefault="007223E3" w:rsidP="00B0175C">
            <w:pPr>
              <w:jc w:val="center"/>
            </w:pPr>
            <w:r w:rsidRPr="009A142B">
              <w:t>-</w:t>
            </w:r>
          </w:p>
        </w:tc>
      </w:tr>
      <w:tr w:rsidR="007223E3" w:rsidRPr="009A142B" w:rsidTr="00B0175C">
        <w:tc>
          <w:tcPr>
            <w:tcW w:w="4001" w:type="dxa"/>
          </w:tcPr>
          <w:p w:rsidR="007223E3" w:rsidRPr="009A142B" w:rsidRDefault="007223E3" w:rsidP="00B0175C">
            <w:pPr>
              <w:jc w:val="both"/>
            </w:pPr>
            <w:r w:rsidRPr="009A142B">
              <w:t>Количество учащихся, состоящих на учёте в ОДН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нет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</w:p>
        </w:tc>
        <w:tc>
          <w:tcPr>
            <w:tcW w:w="2958" w:type="dxa"/>
          </w:tcPr>
          <w:p w:rsidR="007223E3" w:rsidRPr="009A142B" w:rsidRDefault="007223E3" w:rsidP="00B0175C">
            <w:pPr>
              <w:jc w:val="center"/>
            </w:pPr>
          </w:p>
        </w:tc>
      </w:tr>
      <w:tr w:rsidR="007223E3" w:rsidRPr="009A142B" w:rsidTr="00B0175C">
        <w:tc>
          <w:tcPr>
            <w:tcW w:w="4001" w:type="dxa"/>
          </w:tcPr>
          <w:p w:rsidR="007223E3" w:rsidRPr="009A142B" w:rsidRDefault="007223E3" w:rsidP="00B0175C">
            <w:pPr>
              <w:jc w:val="both"/>
            </w:pPr>
            <w:r w:rsidRPr="009A142B">
              <w:t>Не успевают по итогам года, в том числе:</w:t>
            </w:r>
          </w:p>
          <w:p w:rsidR="007223E3" w:rsidRPr="009A142B" w:rsidRDefault="007223E3" w:rsidP="00B0175C">
            <w:pPr>
              <w:jc w:val="both"/>
            </w:pPr>
            <w:r w:rsidRPr="009A142B">
              <w:t xml:space="preserve"> - переведены условно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  <w:r w:rsidRPr="009A142B">
              <w:t>1 (по причине болезни)</w:t>
            </w:r>
          </w:p>
          <w:p w:rsidR="007223E3" w:rsidRPr="009A142B" w:rsidRDefault="007223E3" w:rsidP="00B0175C">
            <w:pPr>
              <w:jc w:val="center"/>
            </w:pPr>
            <w:r w:rsidRPr="009A142B">
              <w:t>оставлен на повторное обучение в 6 классе</w:t>
            </w: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</w:p>
        </w:tc>
        <w:tc>
          <w:tcPr>
            <w:tcW w:w="2957" w:type="dxa"/>
          </w:tcPr>
          <w:p w:rsidR="007223E3" w:rsidRPr="009A142B" w:rsidRDefault="007223E3" w:rsidP="00B0175C">
            <w:pPr>
              <w:jc w:val="center"/>
            </w:pPr>
          </w:p>
        </w:tc>
        <w:tc>
          <w:tcPr>
            <w:tcW w:w="2958" w:type="dxa"/>
          </w:tcPr>
          <w:p w:rsidR="007223E3" w:rsidRPr="009A142B" w:rsidRDefault="007223E3" w:rsidP="00B0175C">
            <w:pPr>
              <w:jc w:val="center"/>
            </w:pPr>
          </w:p>
        </w:tc>
      </w:tr>
    </w:tbl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9A142B" w:rsidRDefault="007223E3" w:rsidP="00F759D6">
      <w:pPr>
        <w:pStyle w:val="PlainText"/>
        <w:tabs>
          <w:tab w:val="left" w:pos="472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tabs>
          <w:tab w:val="left" w:pos="472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142B">
        <w:rPr>
          <w:rFonts w:ascii="Times New Roman" w:hAnsi="Times New Roman" w:cs="Times New Roman"/>
          <w:b/>
          <w:sz w:val="24"/>
          <w:szCs w:val="24"/>
        </w:rPr>
        <w:t>Показатели успешности обучения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tbl>
      <w:tblPr>
        <w:tblW w:w="15720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398"/>
        <w:gridCol w:w="1227"/>
        <w:gridCol w:w="1424"/>
        <w:gridCol w:w="1228"/>
        <w:gridCol w:w="1423"/>
        <w:gridCol w:w="1228"/>
        <w:gridCol w:w="1423"/>
        <w:gridCol w:w="1228"/>
        <w:gridCol w:w="1423"/>
        <w:gridCol w:w="1228"/>
        <w:gridCol w:w="1264"/>
        <w:gridCol w:w="1226"/>
      </w:tblGrid>
      <w:tr w:rsidR="007223E3" w:rsidRPr="00520BC3" w:rsidTr="00B0175C">
        <w:tc>
          <w:tcPr>
            <w:tcW w:w="2625" w:type="dxa"/>
            <w:gridSpan w:val="2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Учебный год</w:t>
            </w:r>
          </w:p>
        </w:tc>
        <w:tc>
          <w:tcPr>
            <w:tcW w:w="2652" w:type="dxa"/>
            <w:gridSpan w:val="2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2010 – 2011 уч.год</w:t>
            </w:r>
          </w:p>
        </w:tc>
        <w:tc>
          <w:tcPr>
            <w:tcW w:w="2651" w:type="dxa"/>
            <w:gridSpan w:val="2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2011 – 2012 уч.год</w:t>
            </w:r>
          </w:p>
        </w:tc>
        <w:tc>
          <w:tcPr>
            <w:tcW w:w="2651" w:type="dxa"/>
            <w:gridSpan w:val="2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2012 -2013 уч.год</w:t>
            </w:r>
          </w:p>
        </w:tc>
        <w:tc>
          <w:tcPr>
            <w:tcW w:w="2651" w:type="dxa"/>
            <w:gridSpan w:val="2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2013 -2014 уч.год</w:t>
            </w:r>
          </w:p>
        </w:tc>
        <w:tc>
          <w:tcPr>
            <w:tcW w:w="2490" w:type="dxa"/>
            <w:gridSpan w:val="2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2014 – 2015 уч.год</w:t>
            </w:r>
          </w:p>
        </w:tc>
      </w:tr>
      <w:tr w:rsidR="007223E3" w:rsidRPr="00520BC3" w:rsidTr="00B0175C">
        <w:tc>
          <w:tcPr>
            <w:tcW w:w="2625" w:type="dxa"/>
            <w:gridSpan w:val="2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Успеваемость/ качество знаний</w:t>
            </w:r>
          </w:p>
        </w:tc>
        <w:tc>
          <w:tcPr>
            <w:tcW w:w="1424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Успеваем</w:t>
            </w:r>
          </w:p>
        </w:tc>
        <w:tc>
          <w:tcPr>
            <w:tcW w:w="122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Качество знаний</w:t>
            </w:r>
          </w:p>
        </w:tc>
        <w:tc>
          <w:tcPr>
            <w:tcW w:w="142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Успеваем</w:t>
            </w:r>
          </w:p>
        </w:tc>
        <w:tc>
          <w:tcPr>
            <w:tcW w:w="122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Качество знаний</w:t>
            </w:r>
          </w:p>
        </w:tc>
        <w:tc>
          <w:tcPr>
            <w:tcW w:w="142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Успеваем</w:t>
            </w:r>
          </w:p>
        </w:tc>
        <w:tc>
          <w:tcPr>
            <w:tcW w:w="122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Качество знаний</w:t>
            </w:r>
          </w:p>
        </w:tc>
        <w:tc>
          <w:tcPr>
            <w:tcW w:w="142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Успеваем</w:t>
            </w:r>
          </w:p>
        </w:tc>
        <w:tc>
          <w:tcPr>
            <w:tcW w:w="122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Качество знаний</w:t>
            </w:r>
          </w:p>
        </w:tc>
        <w:tc>
          <w:tcPr>
            <w:tcW w:w="1264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Успеваем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Качество знаний</w:t>
            </w:r>
          </w:p>
        </w:tc>
      </w:tr>
      <w:tr w:rsidR="007223E3" w:rsidRPr="00520BC3" w:rsidTr="00B0175C">
        <w:tc>
          <w:tcPr>
            <w:tcW w:w="2625" w:type="dxa"/>
            <w:gridSpan w:val="2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ОУ</w:t>
            </w:r>
          </w:p>
        </w:tc>
        <w:tc>
          <w:tcPr>
            <w:tcW w:w="1424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100</w:t>
            </w:r>
          </w:p>
        </w:tc>
        <w:tc>
          <w:tcPr>
            <w:tcW w:w="122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32,37</w:t>
            </w:r>
          </w:p>
        </w:tc>
        <w:tc>
          <w:tcPr>
            <w:tcW w:w="142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100</w:t>
            </w:r>
          </w:p>
        </w:tc>
        <w:tc>
          <w:tcPr>
            <w:tcW w:w="122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31,5</w:t>
            </w:r>
          </w:p>
        </w:tc>
        <w:tc>
          <w:tcPr>
            <w:tcW w:w="142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99,5</w:t>
            </w:r>
          </w:p>
        </w:tc>
        <w:tc>
          <w:tcPr>
            <w:tcW w:w="122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40</w:t>
            </w:r>
          </w:p>
        </w:tc>
        <w:tc>
          <w:tcPr>
            <w:tcW w:w="1423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100</w:t>
            </w:r>
          </w:p>
        </w:tc>
        <w:tc>
          <w:tcPr>
            <w:tcW w:w="1228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1264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99,5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41</w:t>
            </w:r>
          </w:p>
        </w:tc>
      </w:tr>
      <w:tr w:rsidR="007223E3" w:rsidRPr="00520BC3" w:rsidTr="00B0175C">
        <w:tc>
          <w:tcPr>
            <w:tcW w:w="2625" w:type="dxa"/>
            <w:gridSpan w:val="2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Тосненский район</w:t>
            </w:r>
          </w:p>
        </w:tc>
        <w:tc>
          <w:tcPr>
            <w:tcW w:w="1424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8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43</w:t>
            </w:r>
          </w:p>
        </w:tc>
        <w:tc>
          <w:tcPr>
            <w:tcW w:w="1423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8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43,3</w:t>
            </w:r>
          </w:p>
        </w:tc>
        <w:tc>
          <w:tcPr>
            <w:tcW w:w="1423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8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43,6</w:t>
            </w:r>
          </w:p>
        </w:tc>
        <w:tc>
          <w:tcPr>
            <w:tcW w:w="1423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8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44,2</w:t>
            </w:r>
          </w:p>
        </w:tc>
        <w:tc>
          <w:tcPr>
            <w:tcW w:w="1264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46,8</w:t>
            </w:r>
          </w:p>
        </w:tc>
      </w:tr>
      <w:tr w:rsidR="007223E3" w:rsidRPr="00520BC3" w:rsidTr="00B0175C">
        <w:tc>
          <w:tcPr>
            <w:tcW w:w="1398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7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24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8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23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8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23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8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23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8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64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pStyle w:val="PlainText"/>
              <w:tabs>
                <w:tab w:val="left" w:pos="4725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sz w:val="24"/>
          <w:szCs w:val="24"/>
        </w:rPr>
        <w:sectPr w:rsidR="007223E3" w:rsidSect="00B0175C">
          <w:pgSz w:w="16838" w:h="11906" w:orient="landscape"/>
          <w:pgMar w:top="539" w:right="1134" w:bottom="1151" w:left="1134" w:header="708" w:footer="708" w:gutter="0"/>
          <w:cols w:space="708"/>
          <w:docGrid w:linePitch="360"/>
        </w:sectPr>
      </w:pPr>
      <w:r>
        <w:rPr>
          <w:noProof/>
        </w:rPr>
        <w:pict>
          <v:shape id="_x0000_s1027" type="#_x0000_t75" style="position:absolute;left:0;text-align:left;margin-left:88.1pt;margin-top:56.2pt;width:561.1pt;height:331.7pt;z-index:251656704;visibility:visible;mso-wrap-distance-left:46.92pt;mso-wrap-distance-top:17.76pt;mso-wrap-distance-right:58.01pt;mso-wrap-distance-bottom:.86pt">
            <v:imagedata r:id="rId9" o:title=""/>
          </v:shape>
          <o:OLEObject Type="Embed" ProgID="Excel.Chart.8" ShapeID="_x0000_s1027" DrawAspect="Content" ObjectID="_1509889740" r:id="rId10"/>
        </w:pict>
      </w:r>
    </w:p>
    <w:p w:rsidR="007223E3" w:rsidRPr="00E7742D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7742D">
        <w:rPr>
          <w:rFonts w:ascii="Times New Roman" w:hAnsi="Times New Roman" w:cs="Times New Roman"/>
          <w:b/>
          <w:sz w:val="24"/>
          <w:szCs w:val="24"/>
        </w:rPr>
        <w:t>Показатели успешности обучения по классам</w:t>
      </w:r>
    </w:p>
    <w:p w:rsidR="007223E3" w:rsidRPr="00E7742D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98"/>
        <w:gridCol w:w="870"/>
        <w:gridCol w:w="870"/>
        <w:gridCol w:w="870"/>
        <w:gridCol w:w="870"/>
        <w:gridCol w:w="870"/>
        <w:gridCol w:w="870"/>
        <w:gridCol w:w="870"/>
        <w:gridCol w:w="870"/>
        <w:gridCol w:w="870"/>
        <w:gridCol w:w="871"/>
      </w:tblGrid>
      <w:tr w:rsidR="007223E3" w:rsidRPr="00E7742D" w:rsidTr="00B0175C">
        <w:tc>
          <w:tcPr>
            <w:tcW w:w="9799" w:type="dxa"/>
            <w:gridSpan w:val="11"/>
          </w:tcPr>
          <w:p w:rsidR="007223E3" w:rsidRPr="00E7742D" w:rsidRDefault="007223E3" w:rsidP="00B0175C">
            <w:pPr>
              <w:jc w:val="center"/>
            </w:pPr>
            <w:r w:rsidRPr="00E7742D">
              <w:t>2011 – 2012 учебный год</w:t>
            </w:r>
          </w:p>
        </w:tc>
      </w:tr>
      <w:tr w:rsidR="007223E3" w:rsidRPr="00E7742D" w:rsidTr="00B0175C">
        <w:tc>
          <w:tcPr>
            <w:tcW w:w="1098" w:type="dxa"/>
          </w:tcPr>
          <w:p w:rsidR="007223E3" w:rsidRPr="00E7742D" w:rsidRDefault="007223E3" w:rsidP="00B0175C">
            <w:pPr>
              <w:jc w:val="center"/>
            </w:pPr>
            <w:r w:rsidRPr="00E7742D">
              <w:t>класс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2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3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4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5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6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7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8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9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10</w:t>
            </w:r>
          </w:p>
        </w:tc>
        <w:tc>
          <w:tcPr>
            <w:tcW w:w="871" w:type="dxa"/>
          </w:tcPr>
          <w:p w:rsidR="007223E3" w:rsidRPr="00E7742D" w:rsidRDefault="007223E3" w:rsidP="00B0175C">
            <w:pPr>
              <w:jc w:val="center"/>
            </w:pPr>
            <w:r w:rsidRPr="00E7742D">
              <w:t>11</w:t>
            </w:r>
          </w:p>
        </w:tc>
      </w:tr>
      <w:tr w:rsidR="007223E3" w:rsidRPr="00E7742D" w:rsidTr="00B0175C">
        <w:tc>
          <w:tcPr>
            <w:tcW w:w="1098" w:type="dxa"/>
          </w:tcPr>
          <w:p w:rsidR="007223E3" w:rsidRPr="00E7742D" w:rsidRDefault="007223E3" w:rsidP="00B0175C">
            <w:pPr>
              <w:jc w:val="center"/>
            </w:pPr>
            <w:r w:rsidRPr="00E7742D">
              <w:t xml:space="preserve">% качества </w:t>
            </w:r>
          </w:p>
          <w:p w:rsidR="007223E3" w:rsidRPr="00E7742D" w:rsidRDefault="007223E3" w:rsidP="00B0175C">
            <w:pPr>
              <w:jc w:val="center"/>
            </w:pPr>
            <w:r w:rsidRPr="00E7742D">
              <w:t>знаний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47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54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41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53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23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43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28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19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6</w:t>
            </w:r>
          </w:p>
        </w:tc>
        <w:tc>
          <w:tcPr>
            <w:tcW w:w="871" w:type="dxa"/>
          </w:tcPr>
          <w:p w:rsidR="007223E3" w:rsidRPr="00E7742D" w:rsidRDefault="007223E3" w:rsidP="00B0175C">
            <w:pPr>
              <w:jc w:val="center"/>
            </w:pPr>
            <w:r w:rsidRPr="00E7742D">
              <w:t>25</w:t>
            </w:r>
          </w:p>
        </w:tc>
      </w:tr>
      <w:tr w:rsidR="007223E3" w:rsidRPr="00E7742D" w:rsidTr="00B0175C">
        <w:tc>
          <w:tcPr>
            <w:tcW w:w="9799" w:type="dxa"/>
            <w:gridSpan w:val="11"/>
          </w:tcPr>
          <w:p w:rsidR="007223E3" w:rsidRPr="00E7742D" w:rsidRDefault="007223E3" w:rsidP="00B0175C">
            <w:pPr>
              <w:jc w:val="center"/>
            </w:pPr>
            <w:r w:rsidRPr="00E7742D">
              <w:t>2012 – 2013 учебный год</w:t>
            </w:r>
          </w:p>
        </w:tc>
      </w:tr>
      <w:tr w:rsidR="007223E3" w:rsidRPr="00E7742D" w:rsidTr="00B0175C">
        <w:tc>
          <w:tcPr>
            <w:tcW w:w="1098" w:type="dxa"/>
          </w:tcPr>
          <w:p w:rsidR="007223E3" w:rsidRPr="00E7742D" w:rsidRDefault="007223E3" w:rsidP="00B0175C">
            <w:pPr>
              <w:jc w:val="center"/>
            </w:pPr>
            <w:r w:rsidRPr="00E7742D">
              <w:t>класс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2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3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4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5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6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7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8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9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10</w:t>
            </w:r>
          </w:p>
        </w:tc>
        <w:tc>
          <w:tcPr>
            <w:tcW w:w="871" w:type="dxa"/>
          </w:tcPr>
          <w:p w:rsidR="007223E3" w:rsidRPr="00E7742D" w:rsidRDefault="007223E3" w:rsidP="00B0175C">
            <w:pPr>
              <w:jc w:val="center"/>
            </w:pPr>
            <w:r w:rsidRPr="00E7742D">
              <w:t>11</w:t>
            </w:r>
          </w:p>
        </w:tc>
      </w:tr>
      <w:tr w:rsidR="007223E3" w:rsidRPr="00E7742D" w:rsidTr="00B0175C">
        <w:tc>
          <w:tcPr>
            <w:tcW w:w="1098" w:type="dxa"/>
          </w:tcPr>
          <w:p w:rsidR="007223E3" w:rsidRPr="00E7742D" w:rsidRDefault="007223E3" w:rsidP="00B0175C">
            <w:pPr>
              <w:jc w:val="center"/>
            </w:pPr>
            <w:r w:rsidRPr="00E7742D">
              <w:t>% качества знаний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52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47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44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48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50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19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33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29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50</w:t>
            </w:r>
          </w:p>
        </w:tc>
        <w:tc>
          <w:tcPr>
            <w:tcW w:w="871" w:type="dxa"/>
          </w:tcPr>
          <w:p w:rsidR="007223E3" w:rsidRPr="00E7742D" w:rsidRDefault="007223E3" w:rsidP="00B0175C">
            <w:pPr>
              <w:jc w:val="center"/>
            </w:pPr>
            <w:r w:rsidRPr="00E7742D">
              <w:t>24</w:t>
            </w:r>
          </w:p>
        </w:tc>
      </w:tr>
      <w:tr w:rsidR="007223E3" w:rsidRPr="00E7742D" w:rsidTr="00B0175C">
        <w:tc>
          <w:tcPr>
            <w:tcW w:w="9799" w:type="dxa"/>
            <w:gridSpan w:val="11"/>
          </w:tcPr>
          <w:p w:rsidR="007223E3" w:rsidRPr="00E7742D" w:rsidRDefault="007223E3" w:rsidP="00B0175C">
            <w:pPr>
              <w:jc w:val="center"/>
            </w:pPr>
            <w:r>
              <w:t>2013 – 2014</w:t>
            </w:r>
            <w:r w:rsidRPr="00E7742D">
              <w:t xml:space="preserve"> учебный год</w:t>
            </w:r>
          </w:p>
        </w:tc>
      </w:tr>
      <w:tr w:rsidR="007223E3" w:rsidRPr="00E7742D" w:rsidTr="00B0175C">
        <w:tc>
          <w:tcPr>
            <w:tcW w:w="1098" w:type="dxa"/>
          </w:tcPr>
          <w:p w:rsidR="007223E3" w:rsidRPr="00E7742D" w:rsidRDefault="007223E3" w:rsidP="00B0175C">
            <w:pPr>
              <w:jc w:val="center"/>
            </w:pPr>
            <w:r w:rsidRPr="00E7742D">
              <w:t>класс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2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3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4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5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6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7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8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9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10</w:t>
            </w:r>
          </w:p>
        </w:tc>
        <w:tc>
          <w:tcPr>
            <w:tcW w:w="871" w:type="dxa"/>
          </w:tcPr>
          <w:p w:rsidR="007223E3" w:rsidRPr="00E7742D" w:rsidRDefault="007223E3" w:rsidP="00B0175C">
            <w:pPr>
              <w:jc w:val="center"/>
            </w:pPr>
            <w:r w:rsidRPr="00E7742D">
              <w:t>11</w:t>
            </w:r>
          </w:p>
        </w:tc>
      </w:tr>
      <w:tr w:rsidR="007223E3" w:rsidRPr="00E7742D" w:rsidTr="00B0175C">
        <w:tc>
          <w:tcPr>
            <w:tcW w:w="1098" w:type="dxa"/>
          </w:tcPr>
          <w:p w:rsidR="007223E3" w:rsidRPr="00E7742D" w:rsidRDefault="007223E3" w:rsidP="00B0175C">
            <w:pPr>
              <w:jc w:val="center"/>
            </w:pPr>
            <w:r w:rsidRPr="00E7742D">
              <w:t>% качества знаний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>
              <w:t>50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>
              <w:t>53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>
              <w:t>44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>
              <w:t>50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>
              <w:t>48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>
              <w:t>35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>
              <w:t>6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>
              <w:t>35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>
              <w:t>25</w:t>
            </w:r>
          </w:p>
        </w:tc>
        <w:tc>
          <w:tcPr>
            <w:tcW w:w="871" w:type="dxa"/>
          </w:tcPr>
          <w:p w:rsidR="007223E3" w:rsidRPr="00E7742D" w:rsidRDefault="007223E3" w:rsidP="00B0175C">
            <w:pPr>
              <w:jc w:val="center"/>
            </w:pPr>
            <w:r>
              <w:t>50</w:t>
            </w:r>
          </w:p>
        </w:tc>
      </w:tr>
      <w:tr w:rsidR="007223E3" w:rsidRPr="00E7742D" w:rsidTr="00B0175C">
        <w:tc>
          <w:tcPr>
            <w:tcW w:w="9799" w:type="dxa"/>
            <w:gridSpan w:val="11"/>
          </w:tcPr>
          <w:p w:rsidR="007223E3" w:rsidRDefault="007223E3" w:rsidP="00B0175C">
            <w:pPr>
              <w:jc w:val="center"/>
            </w:pPr>
            <w:r>
              <w:t>2014 – 2015 учебный год</w:t>
            </w:r>
          </w:p>
        </w:tc>
      </w:tr>
      <w:tr w:rsidR="007223E3" w:rsidRPr="00E7742D" w:rsidTr="00B0175C">
        <w:tc>
          <w:tcPr>
            <w:tcW w:w="1098" w:type="dxa"/>
          </w:tcPr>
          <w:p w:rsidR="007223E3" w:rsidRPr="00E7742D" w:rsidRDefault="007223E3" w:rsidP="00B0175C">
            <w:pPr>
              <w:jc w:val="center"/>
            </w:pPr>
            <w:r>
              <w:t>класс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2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3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4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5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6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7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8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9</w:t>
            </w:r>
          </w:p>
        </w:tc>
        <w:tc>
          <w:tcPr>
            <w:tcW w:w="870" w:type="dxa"/>
          </w:tcPr>
          <w:p w:rsidR="007223E3" w:rsidRPr="00E7742D" w:rsidRDefault="007223E3" w:rsidP="00B0175C">
            <w:pPr>
              <w:jc w:val="center"/>
            </w:pPr>
            <w:r w:rsidRPr="00E7742D">
              <w:t>10</w:t>
            </w:r>
          </w:p>
        </w:tc>
        <w:tc>
          <w:tcPr>
            <w:tcW w:w="871" w:type="dxa"/>
          </w:tcPr>
          <w:p w:rsidR="007223E3" w:rsidRPr="00E7742D" w:rsidRDefault="007223E3" w:rsidP="00B0175C">
            <w:pPr>
              <w:jc w:val="center"/>
            </w:pPr>
            <w:r w:rsidRPr="00E7742D">
              <w:t>11</w:t>
            </w:r>
          </w:p>
        </w:tc>
      </w:tr>
      <w:tr w:rsidR="007223E3" w:rsidRPr="00E7742D" w:rsidTr="00B0175C">
        <w:tc>
          <w:tcPr>
            <w:tcW w:w="1098" w:type="dxa"/>
          </w:tcPr>
          <w:p w:rsidR="007223E3" w:rsidRPr="00E7742D" w:rsidRDefault="007223E3" w:rsidP="00B0175C">
            <w:pPr>
              <w:jc w:val="center"/>
            </w:pPr>
            <w:r>
              <w:t>% качества знаний</w:t>
            </w:r>
          </w:p>
        </w:tc>
        <w:tc>
          <w:tcPr>
            <w:tcW w:w="870" w:type="dxa"/>
          </w:tcPr>
          <w:p w:rsidR="007223E3" w:rsidRDefault="007223E3" w:rsidP="00B0175C">
            <w:pPr>
              <w:jc w:val="center"/>
            </w:pPr>
            <w:r>
              <w:t>59</w:t>
            </w:r>
          </w:p>
        </w:tc>
        <w:tc>
          <w:tcPr>
            <w:tcW w:w="870" w:type="dxa"/>
          </w:tcPr>
          <w:p w:rsidR="007223E3" w:rsidRDefault="007223E3" w:rsidP="00B0175C">
            <w:pPr>
              <w:jc w:val="center"/>
            </w:pPr>
            <w:r>
              <w:t>45</w:t>
            </w:r>
          </w:p>
        </w:tc>
        <w:tc>
          <w:tcPr>
            <w:tcW w:w="870" w:type="dxa"/>
          </w:tcPr>
          <w:p w:rsidR="007223E3" w:rsidRDefault="007223E3" w:rsidP="00B0175C">
            <w:pPr>
              <w:jc w:val="center"/>
            </w:pPr>
            <w:r>
              <w:t>47</w:t>
            </w:r>
          </w:p>
        </w:tc>
        <w:tc>
          <w:tcPr>
            <w:tcW w:w="870" w:type="dxa"/>
          </w:tcPr>
          <w:p w:rsidR="007223E3" w:rsidRDefault="007223E3" w:rsidP="00B0175C">
            <w:pPr>
              <w:jc w:val="center"/>
            </w:pPr>
            <w:r>
              <w:t>47</w:t>
            </w:r>
          </w:p>
        </w:tc>
        <w:tc>
          <w:tcPr>
            <w:tcW w:w="870" w:type="dxa"/>
          </w:tcPr>
          <w:p w:rsidR="007223E3" w:rsidRDefault="007223E3" w:rsidP="00B0175C">
            <w:pPr>
              <w:jc w:val="center"/>
            </w:pPr>
            <w:r>
              <w:t>50</w:t>
            </w:r>
          </w:p>
        </w:tc>
        <w:tc>
          <w:tcPr>
            <w:tcW w:w="870" w:type="dxa"/>
          </w:tcPr>
          <w:p w:rsidR="007223E3" w:rsidRDefault="007223E3" w:rsidP="00B0175C">
            <w:pPr>
              <w:jc w:val="center"/>
            </w:pPr>
            <w:r>
              <w:t>26</w:t>
            </w:r>
          </w:p>
        </w:tc>
        <w:tc>
          <w:tcPr>
            <w:tcW w:w="870" w:type="dxa"/>
          </w:tcPr>
          <w:p w:rsidR="007223E3" w:rsidRDefault="007223E3" w:rsidP="00B0175C">
            <w:pPr>
              <w:jc w:val="center"/>
            </w:pPr>
            <w:r>
              <w:t>36</w:t>
            </w:r>
          </w:p>
        </w:tc>
        <w:tc>
          <w:tcPr>
            <w:tcW w:w="870" w:type="dxa"/>
          </w:tcPr>
          <w:p w:rsidR="007223E3" w:rsidRDefault="007223E3" w:rsidP="00B0175C">
            <w:pPr>
              <w:jc w:val="center"/>
            </w:pPr>
            <w:r>
              <w:t>22</w:t>
            </w:r>
          </w:p>
        </w:tc>
        <w:tc>
          <w:tcPr>
            <w:tcW w:w="870" w:type="dxa"/>
          </w:tcPr>
          <w:p w:rsidR="007223E3" w:rsidRDefault="007223E3" w:rsidP="00B0175C">
            <w:pPr>
              <w:jc w:val="center"/>
            </w:pPr>
            <w:r>
              <w:t>23</w:t>
            </w:r>
          </w:p>
        </w:tc>
        <w:tc>
          <w:tcPr>
            <w:tcW w:w="871" w:type="dxa"/>
          </w:tcPr>
          <w:p w:rsidR="007223E3" w:rsidRDefault="007223E3" w:rsidP="00B0175C">
            <w:pPr>
              <w:jc w:val="center"/>
            </w:pPr>
            <w:r>
              <w:t>44</w:t>
            </w:r>
          </w:p>
        </w:tc>
      </w:tr>
    </w:tbl>
    <w:p w:rsidR="007223E3" w:rsidRPr="00E7742D" w:rsidRDefault="007223E3" w:rsidP="00F759D6">
      <w:pPr>
        <w:jc w:val="both"/>
      </w:pPr>
      <w:r>
        <w:rPr>
          <w:noProof/>
        </w:rPr>
        <w:pict>
          <v:shape id="_x0000_s1028" type="#_x0000_t75" style="position:absolute;left:0;text-align:left;margin-left:42.1pt;margin-top:17.1pt;width:409.9pt;height:231.35pt;z-index:251655680;visibility:visible;mso-wrap-distance-left:47.88pt;mso-wrap-distance-top:16.8pt;mso-wrap-distance-right:44.7pt;mso-wrap-distance-bottom:1.54pt;mso-position-horizontal-relative:text;mso-position-vertical-relative:text">
            <v:imagedata r:id="rId11" o:title=""/>
          </v:shape>
          <o:OLEObject Type="Embed" ProgID="Excel.Chart.8" ShapeID="_x0000_s1028" DrawAspect="Content" ObjectID="_1509889741" r:id="rId12"/>
        </w:pict>
      </w:r>
    </w:p>
    <w:p w:rsidR="007223E3" w:rsidRDefault="007223E3" w:rsidP="00F759D6">
      <w:pPr>
        <w:jc w:val="both"/>
      </w:pPr>
    </w:p>
    <w:p w:rsidR="007223E3" w:rsidRDefault="007223E3" w:rsidP="00F759D6">
      <w:pPr>
        <w:jc w:val="both"/>
      </w:pPr>
    </w:p>
    <w:p w:rsidR="007223E3" w:rsidRDefault="007223E3" w:rsidP="00F759D6">
      <w:pPr>
        <w:jc w:val="both"/>
      </w:pPr>
    </w:p>
    <w:p w:rsidR="007223E3" w:rsidRDefault="007223E3" w:rsidP="00F759D6">
      <w:pPr>
        <w:jc w:val="both"/>
      </w:pPr>
    </w:p>
    <w:p w:rsidR="007223E3" w:rsidRDefault="007223E3" w:rsidP="00F759D6">
      <w:pPr>
        <w:jc w:val="both"/>
      </w:pPr>
    </w:p>
    <w:p w:rsidR="007223E3" w:rsidRDefault="007223E3" w:rsidP="00F759D6">
      <w:pPr>
        <w:jc w:val="both"/>
      </w:pPr>
    </w:p>
    <w:p w:rsidR="007223E3" w:rsidRDefault="007223E3" w:rsidP="00F759D6">
      <w:pPr>
        <w:jc w:val="both"/>
      </w:pPr>
    </w:p>
    <w:p w:rsidR="007223E3" w:rsidRDefault="007223E3" w:rsidP="00F759D6">
      <w:pPr>
        <w:jc w:val="both"/>
      </w:pPr>
    </w:p>
    <w:p w:rsidR="007223E3" w:rsidRDefault="007223E3" w:rsidP="00F759D6">
      <w:pPr>
        <w:jc w:val="both"/>
      </w:pPr>
    </w:p>
    <w:p w:rsidR="007223E3" w:rsidRDefault="007223E3" w:rsidP="00F759D6">
      <w:pPr>
        <w:jc w:val="both"/>
      </w:pPr>
    </w:p>
    <w:p w:rsidR="007223E3" w:rsidRDefault="007223E3" w:rsidP="00F759D6">
      <w:pPr>
        <w:jc w:val="both"/>
      </w:pPr>
    </w:p>
    <w:p w:rsidR="007223E3" w:rsidRDefault="007223E3" w:rsidP="00F759D6">
      <w:pPr>
        <w:jc w:val="both"/>
      </w:pPr>
    </w:p>
    <w:p w:rsidR="007223E3" w:rsidRDefault="007223E3" w:rsidP="00F759D6">
      <w:pPr>
        <w:jc w:val="both"/>
      </w:pPr>
    </w:p>
    <w:p w:rsidR="007223E3" w:rsidRDefault="007223E3" w:rsidP="00F759D6">
      <w:pPr>
        <w:jc w:val="both"/>
      </w:pPr>
    </w:p>
    <w:p w:rsidR="007223E3" w:rsidRDefault="007223E3" w:rsidP="00F759D6">
      <w:pPr>
        <w:jc w:val="both"/>
      </w:pPr>
    </w:p>
    <w:p w:rsidR="007223E3" w:rsidRPr="00E7742D" w:rsidRDefault="007223E3" w:rsidP="00F759D6">
      <w:pPr>
        <w:jc w:val="both"/>
      </w:pPr>
    </w:p>
    <w:p w:rsidR="007223E3" w:rsidRPr="00E7742D" w:rsidRDefault="007223E3" w:rsidP="00F759D6">
      <w:pPr>
        <w:jc w:val="both"/>
        <w:rPr>
          <w:b/>
        </w:rPr>
      </w:pPr>
      <w:r w:rsidRPr="00E7742D">
        <w:rPr>
          <w:b/>
        </w:rPr>
        <w:t xml:space="preserve">Учатся на «5» </w:t>
      </w:r>
    </w:p>
    <w:p w:rsidR="007223E3" w:rsidRDefault="007223E3" w:rsidP="00F759D6">
      <w:pPr>
        <w:numPr>
          <w:ilvl w:val="0"/>
          <w:numId w:val="3"/>
        </w:numPr>
        <w:tabs>
          <w:tab w:val="clear" w:pos="1080"/>
          <w:tab w:val="num" w:pos="1260"/>
        </w:tabs>
        <w:ind w:left="1260"/>
        <w:jc w:val="both"/>
      </w:pPr>
      <w:r>
        <w:t>Егорова Анастасия – 2 класс</w:t>
      </w:r>
    </w:p>
    <w:p w:rsidR="007223E3" w:rsidRDefault="007223E3" w:rsidP="00F759D6">
      <w:pPr>
        <w:numPr>
          <w:ilvl w:val="0"/>
          <w:numId w:val="3"/>
        </w:numPr>
        <w:tabs>
          <w:tab w:val="clear" w:pos="1080"/>
          <w:tab w:val="num" w:pos="1260"/>
        </w:tabs>
        <w:ind w:left="1260"/>
        <w:jc w:val="both"/>
      </w:pPr>
      <w:r>
        <w:t>Кудринский Артем – 3 класс</w:t>
      </w:r>
    </w:p>
    <w:p w:rsidR="007223E3" w:rsidRPr="00E7742D" w:rsidRDefault="007223E3" w:rsidP="00F759D6">
      <w:pPr>
        <w:numPr>
          <w:ilvl w:val="0"/>
          <w:numId w:val="3"/>
        </w:numPr>
        <w:tabs>
          <w:tab w:val="clear" w:pos="1080"/>
          <w:tab w:val="num" w:pos="1260"/>
        </w:tabs>
        <w:ind w:left="1260"/>
        <w:jc w:val="both"/>
      </w:pPr>
      <w:r>
        <w:t>Кондакова Алина – 4</w:t>
      </w:r>
      <w:r w:rsidRPr="00E7742D">
        <w:t xml:space="preserve"> класс</w:t>
      </w:r>
    </w:p>
    <w:p w:rsidR="007223E3" w:rsidRPr="00E7742D" w:rsidRDefault="007223E3" w:rsidP="00F759D6">
      <w:pPr>
        <w:numPr>
          <w:ilvl w:val="0"/>
          <w:numId w:val="3"/>
        </w:numPr>
        <w:tabs>
          <w:tab w:val="clear" w:pos="1080"/>
          <w:tab w:val="num" w:pos="1260"/>
        </w:tabs>
        <w:ind w:left="1260"/>
        <w:jc w:val="both"/>
      </w:pPr>
      <w:r>
        <w:t>Алексеева Валерия  -  7</w:t>
      </w:r>
      <w:r w:rsidRPr="00E7742D">
        <w:t xml:space="preserve"> класс</w:t>
      </w:r>
    </w:p>
    <w:p w:rsidR="007223E3" w:rsidRPr="00E7742D" w:rsidRDefault="007223E3" w:rsidP="00F759D6">
      <w:pPr>
        <w:jc w:val="both"/>
        <w:rPr>
          <w:b/>
        </w:rPr>
      </w:pPr>
      <w:r w:rsidRPr="00E7742D">
        <w:rPr>
          <w:b/>
        </w:rPr>
        <w:t>Окончили с одной  «3»</w:t>
      </w:r>
    </w:p>
    <w:p w:rsidR="007223E3" w:rsidRDefault="007223E3" w:rsidP="00F759D6">
      <w:pPr>
        <w:numPr>
          <w:ilvl w:val="0"/>
          <w:numId w:val="4"/>
        </w:numPr>
        <w:jc w:val="both"/>
      </w:pPr>
      <w:r>
        <w:t>Гагарина Олеся – 3 класс (математика)</w:t>
      </w:r>
    </w:p>
    <w:p w:rsidR="007223E3" w:rsidRDefault="007223E3" w:rsidP="00F759D6">
      <w:pPr>
        <w:numPr>
          <w:ilvl w:val="0"/>
          <w:numId w:val="4"/>
        </w:numPr>
        <w:jc w:val="both"/>
      </w:pPr>
      <w:r>
        <w:t>Униговский Дмитрий  - 5 класс (русский язык)</w:t>
      </w:r>
    </w:p>
    <w:p w:rsidR="007223E3" w:rsidRDefault="007223E3" w:rsidP="00F759D6">
      <w:pPr>
        <w:numPr>
          <w:ilvl w:val="0"/>
          <w:numId w:val="4"/>
        </w:numPr>
        <w:jc w:val="both"/>
      </w:pPr>
      <w:r>
        <w:t xml:space="preserve">Гагарин Артем  – 6 </w:t>
      </w:r>
      <w:r w:rsidRPr="00E7742D">
        <w:t>класс (математика)</w:t>
      </w:r>
    </w:p>
    <w:p w:rsidR="007223E3" w:rsidRDefault="007223E3" w:rsidP="00F759D6">
      <w:pPr>
        <w:numPr>
          <w:ilvl w:val="0"/>
          <w:numId w:val="4"/>
        </w:numPr>
        <w:jc w:val="both"/>
      </w:pPr>
      <w:r>
        <w:t>Баранов Олег – 7 класс (физика)</w:t>
      </w:r>
    </w:p>
    <w:p w:rsidR="007223E3" w:rsidRPr="00E7742D" w:rsidRDefault="007223E3" w:rsidP="00F759D6">
      <w:pPr>
        <w:numPr>
          <w:ilvl w:val="0"/>
          <w:numId w:val="4"/>
        </w:numPr>
        <w:jc w:val="both"/>
      </w:pPr>
      <w:r>
        <w:t>Виноградова Евгения – 7 класс (физика)</w:t>
      </w:r>
    </w:p>
    <w:p w:rsidR="007223E3" w:rsidRDefault="007223E3" w:rsidP="00F759D6">
      <w:pPr>
        <w:numPr>
          <w:ilvl w:val="0"/>
          <w:numId w:val="4"/>
        </w:numPr>
        <w:jc w:val="both"/>
      </w:pPr>
      <w:r>
        <w:t>Суджиян Ангелина – 9 класс (физкультура)</w:t>
      </w:r>
    </w:p>
    <w:p w:rsidR="007223E3" w:rsidRPr="004D5F04" w:rsidRDefault="007223E3" w:rsidP="00F759D6">
      <w:pPr>
        <w:numPr>
          <w:ilvl w:val="0"/>
          <w:numId w:val="4"/>
        </w:numPr>
        <w:jc w:val="both"/>
      </w:pPr>
      <w:r>
        <w:t>Смолин Андрей – 10 класс (фи</w:t>
      </w:r>
    </w:p>
    <w:p w:rsidR="007223E3" w:rsidRPr="00866660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66660">
        <w:rPr>
          <w:rFonts w:ascii="Times New Roman" w:hAnsi="Times New Roman" w:cs="Times New Roman"/>
          <w:b/>
          <w:sz w:val="24"/>
          <w:szCs w:val="24"/>
        </w:rPr>
        <w:t>Качественны</w:t>
      </w:r>
      <w:r>
        <w:rPr>
          <w:rFonts w:ascii="Times New Roman" w:hAnsi="Times New Roman" w:cs="Times New Roman"/>
          <w:b/>
          <w:sz w:val="24"/>
          <w:szCs w:val="24"/>
        </w:rPr>
        <w:t xml:space="preserve">е показатели по предметам </w:t>
      </w:r>
      <w:r w:rsidRPr="00866660">
        <w:rPr>
          <w:rFonts w:ascii="Times New Roman" w:hAnsi="Times New Roman" w:cs="Times New Roman"/>
          <w:b/>
          <w:sz w:val="24"/>
          <w:szCs w:val="24"/>
        </w:rPr>
        <w:t>.</w:t>
      </w: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10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86"/>
        <w:gridCol w:w="2097"/>
        <w:gridCol w:w="2229"/>
        <w:gridCol w:w="1328"/>
        <w:gridCol w:w="1333"/>
        <w:gridCol w:w="1333"/>
        <w:gridCol w:w="1226"/>
      </w:tblGrid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№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ФИО учителя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предмет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2011-2012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2012-2013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2013-2014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2014-2015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 xml:space="preserve">1. 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Коваленок Л.А.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Рус.язык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25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55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50,5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57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литература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43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65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71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57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математика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61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59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история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71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60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обществознание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91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88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ИТОГО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69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64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2.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Сергеева С.В.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Рус.язык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52,5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56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48,5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62,5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литература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71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67,8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71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81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56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72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3.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Нагурная Е.М.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Рус.язык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57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62,8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53,3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литература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66,2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73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74,5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История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76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84,5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Обществознание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82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71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ИТОГО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73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64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Храменкова В.И.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Рус.язык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47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литература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67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История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62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Обществознание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73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ИТОГО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62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4.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Михайлова Г.М.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математика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45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35,8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32,5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45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5.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Золотухина А.Э.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биология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50,3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 xml:space="preserve">6. 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Глущенко Ю.Ю..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физика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61,5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62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7.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Базылева Н.М.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Англ. язык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51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73,7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8.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Кузнецова С.А.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Англ.яз.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75,6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64,6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69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9.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Химия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66,8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81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ИТОГО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65,7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75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Роо Т.Ф.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история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60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60,3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67,5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90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10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обществознание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69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70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71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86,5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ИТОГО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69,2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88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обществознание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72,5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-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ИТОГО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Данилова Т.Н.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география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62,5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66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76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71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12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биология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76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76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ИТОГО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76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73,5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Короткова О.П.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ИЗО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100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100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91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13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Кожухова Т.В.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ИЗО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99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100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-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14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музыка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93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100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100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100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технология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100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100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100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100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Лен.земл.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89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92,7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100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97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ИТОГО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100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99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15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Нонин А.А.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Физ-ра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87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80,5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16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Сидоренко О.П.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Физ-ра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100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100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17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Тучкова В.В.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Рус.яз.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52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53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47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18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Матем.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57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53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53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чтение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81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65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59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ОМ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81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76,5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65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ИТОГО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62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56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Чепрунова В.В.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Рус.яз.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47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33,3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50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19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Матем.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59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60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43,7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чтение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86,6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68,7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ОМ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60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43,7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ИТОГО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51,5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Мокеева В.И.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Рус.яз.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50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65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50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20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Матем.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50</w:t>
            </w: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55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95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чтение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100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50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ОМ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90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85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ИТОГО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77,5</w:t>
            </w: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  <w:r w:rsidRPr="00520BC3">
              <w:rPr>
                <w:b/>
                <w:sz w:val="28"/>
                <w:szCs w:val="28"/>
              </w:rPr>
              <w:t>70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Пашкова С.З.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Рус.яз.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59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21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Матем.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59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чтение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85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ОМ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89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ИТОГО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73</w:t>
            </w: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Исмаилов Р.Т. Ю.А.</w:t>
            </w: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Информатика</w:t>
            </w: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7223E3" w:rsidRPr="00520BC3" w:rsidTr="00B0175C">
        <w:tc>
          <w:tcPr>
            <w:tcW w:w="886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  <w:r w:rsidRPr="00520BC3">
              <w:rPr>
                <w:sz w:val="28"/>
                <w:szCs w:val="28"/>
              </w:rPr>
              <w:t>22</w:t>
            </w:r>
          </w:p>
        </w:tc>
        <w:tc>
          <w:tcPr>
            <w:tcW w:w="2097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229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28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33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226" w:type="dxa"/>
          </w:tcPr>
          <w:p w:rsidR="007223E3" w:rsidRPr="00520BC3" w:rsidRDefault="007223E3" w:rsidP="00B0175C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7F29CD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    </w:t>
      </w:r>
    </w:p>
    <w:p w:rsidR="007223E3" w:rsidRDefault="007223E3" w:rsidP="00F759D6">
      <w:pPr>
        <w:pStyle w:val="PlainText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rPr>
          <w:rFonts w:ascii="Times New Roman" w:hAnsi="Times New Roman" w:cs="Times New Roman"/>
          <w:b/>
          <w:sz w:val="24"/>
          <w:szCs w:val="24"/>
        </w:rPr>
      </w:pPr>
      <w:r w:rsidRPr="00DA1EB6">
        <w:rPr>
          <w:rFonts w:ascii="Times New Roman" w:hAnsi="Times New Roman" w:cs="Times New Roman"/>
          <w:b/>
          <w:sz w:val="24"/>
          <w:szCs w:val="24"/>
        </w:rPr>
        <w:t>Выводы и рекомендации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7223E3" w:rsidRDefault="007223E3" w:rsidP="00F759D6">
      <w:pPr>
        <w:pStyle w:val="PlainText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A05D96">
      <w:pPr>
        <w:widowControl w:val="0"/>
        <w:numPr>
          <w:ilvl w:val="0"/>
          <w:numId w:val="25"/>
        </w:numPr>
        <w:suppressAutoHyphens/>
        <w:jc w:val="both"/>
      </w:pPr>
      <w:r w:rsidRPr="00DA1EB6">
        <w:t xml:space="preserve">Несмотря на стабильный процент качества знаний обучающихся по школе, ОУ уступает в этой части показателям района. </w:t>
      </w:r>
      <w:r>
        <w:t xml:space="preserve">В 2015 – 2016 учебном году  учителям школы необходимо усилить работу по повышению качества знаний обучающихся. В связи с этим </w:t>
      </w:r>
      <w:r w:rsidRPr="00DA1EB6">
        <w:t>провести ряд мероприятий , направленных на качественную подготовку обучающихся (индивидуальные и групповые консультации с обучающимися,    провести разъяснительную и профилактическую работу с обучающимися и родителями с целью повышения мотивации к обучению)</w:t>
      </w:r>
      <w:r>
        <w:t xml:space="preserve"> </w:t>
      </w:r>
    </w:p>
    <w:p w:rsidR="007223E3" w:rsidRDefault="007223E3" w:rsidP="00A05D96">
      <w:pPr>
        <w:widowControl w:val="0"/>
        <w:numPr>
          <w:ilvl w:val="0"/>
          <w:numId w:val="25"/>
        </w:numPr>
        <w:suppressAutoHyphens/>
        <w:jc w:val="both"/>
      </w:pPr>
      <w:r>
        <w:t xml:space="preserve"> О</w:t>
      </w:r>
      <w:r w:rsidRPr="00DA1EB6">
        <w:t xml:space="preserve">рганизовать индивидуальную работу с </w:t>
      </w:r>
      <w:r>
        <w:t>обучающимися, имеющими одну «3»</w:t>
      </w:r>
    </w:p>
    <w:p w:rsidR="007223E3" w:rsidRPr="00DA1EB6" w:rsidRDefault="007223E3" w:rsidP="00F759D6">
      <w:pPr>
        <w:widowControl w:val="0"/>
        <w:suppressAutoHyphens/>
        <w:ind w:left="360"/>
        <w:jc w:val="both"/>
        <w:sectPr w:rsidR="007223E3" w:rsidRPr="00DA1EB6" w:rsidSect="00B0175C">
          <w:pgSz w:w="11906" w:h="16838"/>
          <w:pgMar w:top="1134" w:right="539" w:bottom="1134" w:left="1151" w:header="708" w:footer="708" w:gutter="0"/>
          <w:cols w:space="708"/>
          <w:docGrid w:linePitch="360"/>
        </w:sectPr>
      </w:pPr>
    </w:p>
    <w:p w:rsidR="007223E3" w:rsidRPr="00410846" w:rsidRDefault="007223E3" w:rsidP="00F759D6">
      <w:pPr>
        <w:pageBreakBefore/>
        <w:suppressAutoHyphens/>
        <w:jc w:val="center"/>
        <w:rPr>
          <w:rFonts w:cs="Arial"/>
          <w:b/>
          <w:i/>
          <w:sz w:val="28"/>
        </w:rPr>
      </w:pPr>
      <w:r>
        <w:rPr>
          <w:rFonts w:cs="Arial"/>
          <w:b/>
          <w:sz w:val="28"/>
        </w:rPr>
        <w:t xml:space="preserve">Форма № 1. </w:t>
      </w:r>
      <w:r>
        <w:rPr>
          <w:b/>
          <w:sz w:val="28"/>
          <w:szCs w:val="32"/>
        </w:rPr>
        <w:t xml:space="preserve">Информация о проведении государственной (итоговой) аттестации </w:t>
      </w:r>
      <w:r>
        <w:rPr>
          <w:rFonts w:cs="Arial"/>
          <w:b/>
          <w:sz w:val="28"/>
        </w:rPr>
        <w:t xml:space="preserve">в 2015 г.                   </w:t>
      </w:r>
      <w:r>
        <w:rPr>
          <w:rFonts w:cs="Arial"/>
          <w:b/>
          <w:i/>
          <w:sz w:val="28"/>
          <w:u w:val="single"/>
        </w:rPr>
        <w:t xml:space="preserve">11 </w:t>
      </w:r>
      <w:r w:rsidRPr="00410846">
        <w:rPr>
          <w:rFonts w:cs="Arial"/>
          <w:b/>
          <w:i/>
          <w:sz w:val="28"/>
          <w:u w:val="single"/>
        </w:rPr>
        <w:t xml:space="preserve"> класс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607"/>
        <w:gridCol w:w="5402"/>
        <w:gridCol w:w="2087"/>
        <w:gridCol w:w="1950"/>
      </w:tblGrid>
      <w:tr w:rsidR="007223E3" w:rsidTr="00B0175C">
        <w:tc>
          <w:tcPr>
            <w:tcW w:w="607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</w:p>
        </w:tc>
        <w:tc>
          <w:tcPr>
            <w:tcW w:w="5402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  <w:r>
              <w:rPr>
                <w:b/>
                <w:szCs w:val="18"/>
              </w:rPr>
              <w:t>Данные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  <w:r>
              <w:rPr>
                <w:b/>
                <w:szCs w:val="18"/>
              </w:rPr>
              <w:t>Количество (чел.)</w:t>
            </w:r>
          </w:p>
        </w:tc>
        <w:tc>
          <w:tcPr>
            <w:tcW w:w="1950" w:type="dxa"/>
          </w:tcPr>
          <w:p w:rsidR="007223E3" w:rsidRDefault="007223E3" w:rsidP="00B0175C">
            <w:pPr>
              <w:pStyle w:val="xl27"/>
              <w:pBdr>
                <w:left w:val="none" w:sz="0" w:space="0" w:color="auto"/>
                <w:right w:val="none" w:sz="0" w:space="0" w:color="auto"/>
              </w:pBdr>
              <w:spacing w:before="0" w:beforeAutospacing="0" w:after="0" w:afterAutospacing="0"/>
              <w:textAlignment w:val="auto"/>
              <w:rPr>
                <w:bCs w:val="0"/>
                <w:szCs w:val="18"/>
              </w:rPr>
            </w:pPr>
            <w:r>
              <w:rPr>
                <w:bCs w:val="0"/>
                <w:szCs w:val="18"/>
              </w:rPr>
              <w:t>%</w:t>
            </w: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szCs w:val="18"/>
              </w:rPr>
              <w:t>1.</w:t>
            </w:r>
          </w:p>
        </w:tc>
        <w:tc>
          <w:tcPr>
            <w:tcW w:w="5402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</w:rPr>
              <w:t xml:space="preserve">Количество выпускников 2015 года </w:t>
            </w:r>
            <w:r>
              <w:rPr>
                <w:b/>
                <w:bCs/>
              </w:rPr>
              <w:t>- всего:</w:t>
            </w:r>
          </w:p>
        </w:tc>
        <w:tc>
          <w:tcPr>
            <w:tcW w:w="2087" w:type="dxa"/>
          </w:tcPr>
          <w:p w:rsidR="007223E3" w:rsidRPr="009C3ACA" w:rsidRDefault="007223E3" w:rsidP="00B0175C">
            <w:pPr>
              <w:jc w:val="center"/>
              <w:rPr>
                <w:b/>
                <w:bCs/>
                <w:szCs w:val="18"/>
              </w:rPr>
            </w:pPr>
            <w:r>
              <w:rPr>
                <w:b/>
                <w:bCs/>
                <w:szCs w:val="18"/>
              </w:rPr>
              <w:t>16</w:t>
            </w:r>
          </w:p>
        </w:tc>
        <w:tc>
          <w:tcPr>
            <w:tcW w:w="1950" w:type="dxa"/>
          </w:tcPr>
          <w:p w:rsidR="007223E3" w:rsidRPr="009C3ACA" w:rsidRDefault="007223E3" w:rsidP="00B0175C">
            <w:pPr>
              <w:jc w:val="center"/>
              <w:rPr>
                <w:b/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szCs w:val="18"/>
              </w:rPr>
              <w:t>2.</w:t>
            </w:r>
          </w:p>
        </w:tc>
        <w:tc>
          <w:tcPr>
            <w:tcW w:w="5402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</w:rPr>
              <w:t xml:space="preserve">Количество выпускников 2015 года, не допущенных к </w:t>
            </w:r>
            <w:r>
              <w:rPr>
                <w:b/>
                <w:szCs w:val="28"/>
              </w:rPr>
              <w:t xml:space="preserve">государственной (итоговой) аттестации </w:t>
            </w:r>
            <w:r>
              <w:rPr>
                <w:b/>
                <w:bCs/>
              </w:rPr>
              <w:t>- всего: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  <w:r>
              <w:rPr>
                <w:b/>
                <w:szCs w:val="18"/>
              </w:rPr>
              <w:t>нет</w:t>
            </w: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  <w:r>
              <w:rPr>
                <w:b/>
                <w:szCs w:val="18"/>
              </w:rPr>
              <w:t>нет</w:t>
            </w: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szCs w:val="18"/>
              </w:rPr>
              <w:t>3.</w:t>
            </w:r>
          </w:p>
        </w:tc>
        <w:tc>
          <w:tcPr>
            <w:tcW w:w="5402" w:type="dxa"/>
          </w:tcPr>
          <w:p w:rsidR="007223E3" w:rsidRDefault="007223E3" w:rsidP="00B0175C">
            <w:pPr>
              <w:rPr>
                <w:b/>
              </w:rPr>
            </w:pPr>
            <w:r>
              <w:rPr>
                <w:b/>
              </w:rPr>
              <w:t>Количество выпускников 2015 года, сдававших ГИА в формате ЕГЭ (математику и русский)</w:t>
            </w:r>
          </w:p>
          <w:p w:rsidR="007223E3" w:rsidRDefault="007223E3" w:rsidP="00B0175C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 - всего:</w:t>
            </w:r>
          </w:p>
          <w:p w:rsidR="007223E3" w:rsidRDefault="007223E3" w:rsidP="00B0175C">
            <w:pPr>
              <w:rPr>
                <w:b/>
              </w:rPr>
            </w:pPr>
            <w:r>
              <w:rPr>
                <w:b/>
                <w:bCs/>
              </w:rPr>
              <w:t xml:space="preserve">в формате ГВЭ </w:t>
            </w:r>
            <w:r>
              <w:rPr>
                <w:b/>
              </w:rPr>
              <w:t>(математику и русский)</w:t>
            </w:r>
          </w:p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bCs/>
              </w:rPr>
              <w:t xml:space="preserve"> – всего: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</w:p>
          <w:p w:rsidR="007223E3" w:rsidRDefault="007223E3" w:rsidP="00B0175C">
            <w:pPr>
              <w:rPr>
                <w:szCs w:val="18"/>
              </w:rPr>
            </w:pPr>
          </w:p>
          <w:p w:rsidR="007223E3" w:rsidRPr="000D11F8" w:rsidRDefault="007223E3" w:rsidP="00B0175C">
            <w:pPr>
              <w:ind w:firstLine="720"/>
              <w:rPr>
                <w:szCs w:val="18"/>
              </w:rPr>
            </w:pPr>
            <w:r>
              <w:rPr>
                <w:szCs w:val="18"/>
              </w:rPr>
              <w:t>16</w:t>
            </w: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</w:p>
          <w:p w:rsidR="007223E3" w:rsidRDefault="007223E3" w:rsidP="00B0175C">
            <w:pPr>
              <w:rPr>
                <w:szCs w:val="18"/>
              </w:rPr>
            </w:pPr>
          </w:p>
          <w:p w:rsidR="007223E3" w:rsidRPr="000D11F8" w:rsidRDefault="007223E3" w:rsidP="00B0175C">
            <w:pPr>
              <w:jc w:val="center"/>
              <w:rPr>
                <w:szCs w:val="18"/>
              </w:rPr>
            </w:pPr>
            <w:r>
              <w:rPr>
                <w:szCs w:val="18"/>
              </w:rPr>
              <w:t>100%</w:t>
            </w: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szCs w:val="18"/>
              </w:rPr>
              <w:t>4.</w:t>
            </w:r>
          </w:p>
        </w:tc>
        <w:tc>
          <w:tcPr>
            <w:tcW w:w="5402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</w:rPr>
              <w:t xml:space="preserve">Количество </w:t>
            </w:r>
            <w:r>
              <w:rPr>
                <w:b/>
                <w:szCs w:val="28"/>
              </w:rPr>
              <w:t>обучающихся, освоивших основные общеобразовательные программы среднего (полного) общего образования (получивших аттестат о среднем образовании) -</w:t>
            </w:r>
            <w:r>
              <w:rPr>
                <w:b/>
                <w:bCs/>
              </w:rPr>
              <w:t xml:space="preserve"> всего</w:t>
            </w:r>
            <w:r>
              <w:rPr>
                <w:b/>
                <w:szCs w:val="28"/>
              </w:rPr>
              <w:t>:</w:t>
            </w:r>
          </w:p>
        </w:tc>
        <w:tc>
          <w:tcPr>
            <w:tcW w:w="2087" w:type="dxa"/>
          </w:tcPr>
          <w:p w:rsidR="007223E3" w:rsidRPr="003C52DA" w:rsidRDefault="007223E3" w:rsidP="00B0175C">
            <w:pPr>
              <w:jc w:val="center"/>
              <w:rPr>
                <w:b/>
                <w:szCs w:val="18"/>
              </w:rPr>
            </w:pPr>
          </w:p>
          <w:p w:rsidR="007223E3" w:rsidRPr="003C52DA" w:rsidRDefault="007223E3" w:rsidP="00B0175C">
            <w:pPr>
              <w:rPr>
                <w:szCs w:val="18"/>
              </w:rPr>
            </w:pPr>
          </w:p>
          <w:p w:rsidR="007223E3" w:rsidRPr="003C52DA" w:rsidRDefault="007223E3" w:rsidP="00B0175C">
            <w:pPr>
              <w:rPr>
                <w:szCs w:val="18"/>
              </w:rPr>
            </w:pPr>
          </w:p>
          <w:p w:rsidR="007223E3" w:rsidRPr="003C52DA" w:rsidRDefault="007223E3" w:rsidP="00B0175C">
            <w:pPr>
              <w:ind w:firstLine="720"/>
              <w:rPr>
                <w:szCs w:val="18"/>
              </w:rPr>
            </w:pPr>
            <w:r w:rsidRPr="003C52DA">
              <w:rPr>
                <w:szCs w:val="18"/>
              </w:rPr>
              <w:t>16</w:t>
            </w:r>
          </w:p>
        </w:tc>
        <w:tc>
          <w:tcPr>
            <w:tcW w:w="1950" w:type="dxa"/>
          </w:tcPr>
          <w:p w:rsidR="007223E3" w:rsidRPr="003C52DA" w:rsidRDefault="007223E3" w:rsidP="00B0175C">
            <w:pPr>
              <w:jc w:val="center"/>
              <w:rPr>
                <w:b/>
                <w:szCs w:val="18"/>
              </w:rPr>
            </w:pPr>
          </w:p>
          <w:p w:rsidR="007223E3" w:rsidRPr="003C52DA" w:rsidRDefault="007223E3" w:rsidP="00B0175C">
            <w:pPr>
              <w:rPr>
                <w:szCs w:val="18"/>
              </w:rPr>
            </w:pPr>
          </w:p>
          <w:p w:rsidR="007223E3" w:rsidRPr="003C52DA" w:rsidRDefault="007223E3" w:rsidP="00B0175C">
            <w:pPr>
              <w:rPr>
                <w:szCs w:val="18"/>
              </w:rPr>
            </w:pPr>
          </w:p>
          <w:p w:rsidR="007223E3" w:rsidRPr="003C52DA" w:rsidRDefault="007223E3" w:rsidP="00B0175C">
            <w:pPr>
              <w:jc w:val="center"/>
              <w:rPr>
                <w:szCs w:val="18"/>
              </w:rPr>
            </w:pPr>
            <w:r w:rsidRPr="003C52DA">
              <w:rPr>
                <w:szCs w:val="18"/>
              </w:rPr>
              <w:t>100%</w:t>
            </w:r>
            <w:r>
              <w:rPr>
                <w:szCs w:val="18"/>
              </w:rPr>
              <w:t xml:space="preserve"> </w:t>
            </w: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szCs w:val="18"/>
              </w:rPr>
              <w:t>5.</w:t>
            </w:r>
          </w:p>
        </w:tc>
        <w:tc>
          <w:tcPr>
            <w:tcW w:w="5402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</w:rPr>
              <w:t xml:space="preserve">Количество </w:t>
            </w:r>
            <w:r>
              <w:rPr>
                <w:b/>
                <w:szCs w:val="28"/>
              </w:rPr>
              <w:t xml:space="preserve">обучающихся, получивших справку об обучении в образовательном учреждении, реализующем основные общеобразовательные программы среднего (полного) общего образования- </w:t>
            </w:r>
            <w:r>
              <w:rPr>
                <w:b/>
                <w:bCs/>
              </w:rPr>
              <w:t>всего</w:t>
            </w:r>
            <w:r>
              <w:rPr>
                <w:b/>
                <w:szCs w:val="28"/>
              </w:rPr>
              <w:t xml:space="preserve">:                                                                           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/>
                <w:szCs w:val="18"/>
              </w:rPr>
              <w:t>6.</w:t>
            </w:r>
          </w:p>
        </w:tc>
        <w:tc>
          <w:tcPr>
            <w:tcW w:w="5402" w:type="dxa"/>
          </w:tcPr>
          <w:p w:rsidR="007223E3" w:rsidRDefault="007223E3" w:rsidP="00B0175C">
            <w:r>
              <w:rPr>
                <w:b/>
                <w:bCs/>
              </w:rPr>
              <w:t>Количество выпускников 2015 года, не преодолевших минимального балла по русскому языку - всего: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/>
                <w:bCs/>
                <w:szCs w:val="18"/>
              </w:rPr>
            </w:pPr>
          </w:p>
          <w:p w:rsidR="007223E3" w:rsidRPr="000D11F8" w:rsidRDefault="007223E3" w:rsidP="00B0175C">
            <w:pPr>
              <w:jc w:val="center"/>
              <w:rPr>
                <w:szCs w:val="18"/>
              </w:rPr>
            </w:pPr>
            <w:r>
              <w:rPr>
                <w:szCs w:val="18"/>
              </w:rPr>
              <w:t>нет</w:t>
            </w: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6.1.</w:t>
            </w:r>
          </w:p>
        </w:tc>
        <w:tc>
          <w:tcPr>
            <w:tcW w:w="5402" w:type="dxa"/>
          </w:tcPr>
          <w:p w:rsidR="007223E3" w:rsidRDefault="007223E3" w:rsidP="00B0175C">
            <w:r>
              <w:t>Годовая оценка за выпускной класс - «3»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6.2.</w:t>
            </w:r>
          </w:p>
        </w:tc>
        <w:tc>
          <w:tcPr>
            <w:tcW w:w="5402" w:type="dxa"/>
          </w:tcPr>
          <w:p w:rsidR="007223E3" w:rsidRDefault="007223E3" w:rsidP="00B0175C">
            <w:r>
              <w:t>Годовая оценка за выпускной класс - «4»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6.3.</w:t>
            </w:r>
          </w:p>
        </w:tc>
        <w:tc>
          <w:tcPr>
            <w:tcW w:w="5402" w:type="dxa"/>
          </w:tcPr>
          <w:p w:rsidR="007223E3" w:rsidRDefault="007223E3" w:rsidP="00B0175C">
            <w:r>
              <w:t>Годовая оценка за выпускной класс - «5»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6.4.</w:t>
            </w:r>
          </w:p>
        </w:tc>
        <w:tc>
          <w:tcPr>
            <w:tcW w:w="5402" w:type="dxa"/>
          </w:tcPr>
          <w:p w:rsidR="007223E3" w:rsidRDefault="007223E3" w:rsidP="00B0175C">
            <w:pPr>
              <w:rPr>
                <w:bCs/>
              </w:rPr>
            </w:pPr>
            <w:r>
              <w:rPr>
                <w:bCs/>
              </w:rPr>
              <w:t>Уровень  обучения выпускников 2015 года, не преодолевших минимального балла по русскому языку (базовый/углубленный)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/>
                <w:szCs w:val="18"/>
              </w:rPr>
              <w:t>7.</w:t>
            </w:r>
          </w:p>
        </w:tc>
        <w:tc>
          <w:tcPr>
            <w:tcW w:w="5402" w:type="dxa"/>
          </w:tcPr>
          <w:p w:rsidR="007223E3" w:rsidRDefault="007223E3" w:rsidP="00B0175C">
            <w:r>
              <w:rPr>
                <w:b/>
                <w:bCs/>
              </w:rPr>
              <w:t>Количество выпускников 2015 года, не преодолевших минимального балла по математике - всего: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7.1.</w:t>
            </w:r>
          </w:p>
        </w:tc>
        <w:tc>
          <w:tcPr>
            <w:tcW w:w="5402" w:type="dxa"/>
          </w:tcPr>
          <w:p w:rsidR="007223E3" w:rsidRDefault="007223E3" w:rsidP="00B0175C">
            <w:r>
              <w:t>Годовая оценка за выпускной класс - «3»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7.2.</w:t>
            </w:r>
          </w:p>
        </w:tc>
        <w:tc>
          <w:tcPr>
            <w:tcW w:w="5402" w:type="dxa"/>
          </w:tcPr>
          <w:p w:rsidR="007223E3" w:rsidRDefault="007223E3" w:rsidP="00B0175C">
            <w:r>
              <w:t>Годовая оценка за выпускной класс - «4»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7.3.</w:t>
            </w:r>
          </w:p>
        </w:tc>
        <w:tc>
          <w:tcPr>
            <w:tcW w:w="5402" w:type="dxa"/>
          </w:tcPr>
          <w:p w:rsidR="007223E3" w:rsidRDefault="007223E3" w:rsidP="00B0175C">
            <w:r>
              <w:t>Годовая оценка за выпускной класс - «5»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7.4.</w:t>
            </w:r>
          </w:p>
        </w:tc>
        <w:tc>
          <w:tcPr>
            <w:tcW w:w="5402" w:type="dxa"/>
          </w:tcPr>
          <w:p w:rsidR="007223E3" w:rsidRDefault="007223E3" w:rsidP="00B0175C">
            <w:pPr>
              <w:rPr>
                <w:bCs/>
              </w:rPr>
            </w:pPr>
            <w:r>
              <w:rPr>
                <w:bCs/>
              </w:rPr>
              <w:t>Уровень  обучения выпускников 2015 года, не преодолевших минимального балла по математике (базовый/углубленный)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</w:tbl>
    <w:p w:rsidR="007223E3" w:rsidRDefault="007223E3" w:rsidP="00F759D6">
      <w:pPr>
        <w:rPr>
          <w:rFonts w:cs="Arial"/>
          <w:b/>
          <w:sz w:val="18"/>
          <w:szCs w:val="18"/>
        </w:rPr>
      </w:pPr>
      <w:r>
        <w:rPr>
          <w:rFonts w:cs="Arial"/>
          <w:b/>
          <w:sz w:val="18"/>
          <w:szCs w:val="18"/>
        </w:rPr>
        <w:t xml:space="preserve">                                                                           </w:t>
      </w:r>
    </w:p>
    <w:p w:rsidR="007223E3" w:rsidRDefault="007223E3" w:rsidP="00F759D6">
      <w:pPr>
        <w:rPr>
          <w:rFonts w:cs="Arial"/>
          <w:i/>
        </w:rPr>
      </w:pPr>
    </w:p>
    <w:p w:rsidR="007223E3" w:rsidRDefault="007223E3" w:rsidP="00F759D6">
      <w:pPr>
        <w:pStyle w:val="PlainText"/>
        <w:jc w:val="both"/>
        <w:rPr>
          <w:rFonts w:cs="Arial"/>
          <w:i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cs="Arial"/>
          <w:i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cs="Arial"/>
          <w:i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cs="Arial"/>
          <w:i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cs="Arial"/>
          <w:i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cs="Arial"/>
          <w:i/>
          <w:sz w:val="24"/>
          <w:szCs w:val="24"/>
        </w:rPr>
      </w:pP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63FE8">
        <w:rPr>
          <w:rFonts w:ascii="Times New Roman" w:hAnsi="Times New Roman" w:cs="Times New Roman"/>
          <w:b/>
          <w:sz w:val="24"/>
          <w:szCs w:val="24"/>
        </w:rPr>
        <w:t xml:space="preserve">       Результаты ЕГЭ по обязательным предметам в ОУ следующие: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86"/>
        <w:gridCol w:w="2086"/>
        <w:gridCol w:w="2086"/>
        <w:gridCol w:w="2087"/>
        <w:gridCol w:w="2087"/>
      </w:tblGrid>
      <w:tr w:rsidR="007223E3" w:rsidRPr="00520BC3" w:rsidTr="00B0175C">
        <w:tc>
          <w:tcPr>
            <w:tcW w:w="2086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86" w:type="dxa"/>
          </w:tcPr>
          <w:p w:rsidR="007223E3" w:rsidRDefault="007223E3" w:rsidP="00B0175C">
            <w:pPr>
              <w:jc w:val="center"/>
            </w:pPr>
            <w:r>
              <w:t>2011-12 уч.год</w:t>
            </w:r>
          </w:p>
        </w:tc>
        <w:tc>
          <w:tcPr>
            <w:tcW w:w="2086" w:type="dxa"/>
          </w:tcPr>
          <w:p w:rsidR="007223E3" w:rsidRDefault="007223E3" w:rsidP="00B0175C">
            <w:pPr>
              <w:jc w:val="center"/>
            </w:pPr>
            <w:r>
              <w:t>2012 – 2013 уч.год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</w:pPr>
            <w:r>
              <w:t>2013 – 2014 уч.год</w:t>
            </w:r>
          </w:p>
        </w:tc>
        <w:tc>
          <w:tcPr>
            <w:tcW w:w="2087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уч.год</w:t>
            </w:r>
          </w:p>
        </w:tc>
      </w:tr>
      <w:tr w:rsidR="007223E3" w:rsidRPr="00520BC3" w:rsidTr="00B0175C">
        <w:tc>
          <w:tcPr>
            <w:tcW w:w="10432" w:type="dxa"/>
            <w:gridSpan w:val="5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Русский язык</w:t>
            </w:r>
          </w:p>
        </w:tc>
      </w:tr>
      <w:tr w:rsidR="007223E3" w:rsidRPr="00520BC3" w:rsidTr="00B0175C">
        <w:tc>
          <w:tcPr>
            <w:tcW w:w="2086" w:type="dxa"/>
          </w:tcPr>
          <w:p w:rsidR="007223E3" w:rsidRDefault="007223E3" w:rsidP="00B0175C">
            <w:pPr>
              <w:jc w:val="both"/>
            </w:pPr>
            <w:r>
              <w:t>Лен. область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64,38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66,32</w:t>
            </w:r>
          </w:p>
        </w:tc>
        <w:tc>
          <w:tcPr>
            <w:tcW w:w="2087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66,9</w:t>
            </w:r>
          </w:p>
        </w:tc>
        <w:tc>
          <w:tcPr>
            <w:tcW w:w="2087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70,17</w:t>
            </w:r>
          </w:p>
        </w:tc>
      </w:tr>
      <w:tr w:rsidR="007223E3" w:rsidRPr="00520BC3" w:rsidTr="00B0175C">
        <w:tc>
          <w:tcPr>
            <w:tcW w:w="2086" w:type="dxa"/>
          </w:tcPr>
          <w:p w:rsidR="007223E3" w:rsidRDefault="007223E3" w:rsidP="00B0175C">
            <w:pPr>
              <w:jc w:val="both"/>
            </w:pPr>
            <w:r>
              <w:t>Тосненский район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65,3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67,75</w:t>
            </w:r>
          </w:p>
        </w:tc>
        <w:tc>
          <w:tcPr>
            <w:tcW w:w="2087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67,67</w:t>
            </w:r>
          </w:p>
        </w:tc>
        <w:tc>
          <w:tcPr>
            <w:tcW w:w="2087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70,42</w:t>
            </w:r>
          </w:p>
        </w:tc>
      </w:tr>
      <w:tr w:rsidR="007223E3" w:rsidRPr="00520BC3" w:rsidTr="00B0175C">
        <w:tc>
          <w:tcPr>
            <w:tcW w:w="2086" w:type="dxa"/>
          </w:tcPr>
          <w:p w:rsidR="007223E3" w:rsidRDefault="007223E3" w:rsidP="00B0175C">
            <w:pPr>
              <w:jc w:val="both"/>
            </w:pPr>
            <w:r>
              <w:t>МКОУ «Ушакинская СОШ №1»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56,75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65,19</w:t>
            </w:r>
          </w:p>
        </w:tc>
        <w:tc>
          <w:tcPr>
            <w:tcW w:w="2087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68,8</w:t>
            </w:r>
          </w:p>
        </w:tc>
        <w:tc>
          <w:tcPr>
            <w:tcW w:w="2087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61,75</w:t>
            </w:r>
          </w:p>
        </w:tc>
      </w:tr>
      <w:tr w:rsidR="007223E3" w:rsidRPr="00520BC3" w:rsidTr="00B0175C">
        <w:tc>
          <w:tcPr>
            <w:tcW w:w="10432" w:type="dxa"/>
            <w:gridSpan w:val="5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pict>
                <v:shape id="_x0000_s1029" type="#_x0000_t75" style="position:absolute;left:0;text-align:left;margin-left:-3.95pt;margin-top:23.65pt;width:493.45pt;height:286.1pt;z-index:251657728;visibility:visible;mso-wrap-distance-left:36.36pt;mso-wrap-distance-top:16.8pt;mso-wrap-distance-right:42.55pt;mso-wrap-distance-bottom:2.52pt">
                  <v:imagedata r:id="rId13" o:title=""/>
                </v:shape>
                <o:OLEObject Type="Embed" ProgID="Excel.Chart.8" ShapeID="_x0000_s1029" DrawAspect="Content" ObjectID="_1509889742" r:id="rId14"/>
              </w:pict>
            </w: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Математика</w:t>
            </w:r>
          </w:p>
        </w:tc>
      </w:tr>
      <w:tr w:rsidR="007223E3" w:rsidRPr="00520BC3" w:rsidTr="00B0175C">
        <w:tc>
          <w:tcPr>
            <w:tcW w:w="2086" w:type="dxa"/>
          </w:tcPr>
          <w:p w:rsidR="007223E3" w:rsidRDefault="007223E3" w:rsidP="00B0175C">
            <w:pPr>
              <w:jc w:val="both"/>
            </w:pPr>
            <w:r>
              <w:t>Лен. область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45,67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49,00</w:t>
            </w:r>
          </w:p>
        </w:tc>
        <w:tc>
          <w:tcPr>
            <w:tcW w:w="2087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48,2</w:t>
            </w:r>
          </w:p>
        </w:tc>
        <w:tc>
          <w:tcPr>
            <w:tcW w:w="2087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51,10</w:t>
            </w:r>
          </w:p>
        </w:tc>
      </w:tr>
      <w:tr w:rsidR="007223E3" w:rsidRPr="00520BC3" w:rsidTr="00B0175C">
        <w:tc>
          <w:tcPr>
            <w:tcW w:w="2086" w:type="dxa"/>
          </w:tcPr>
          <w:p w:rsidR="007223E3" w:rsidRDefault="007223E3" w:rsidP="00B0175C">
            <w:pPr>
              <w:jc w:val="both"/>
            </w:pPr>
            <w:r>
              <w:t>Тосненский район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44,37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45,85</w:t>
            </w:r>
          </w:p>
        </w:tc>
        <w:tc>
          <w:tcPr>
            <w:tcW w:w="2087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45,96</w:t>
            </w:r>
          </w:p>
        </w:tc>
        <w:tc>
          <w:tcPr>
            <w:tcW w:w="2087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48,82</w:t>
            </w:r>
          </w:p>
        </w:tc>
      </w:tr>
      <w:tr w:rsidR="007223E3" w:rsidRPr="00520BC3" w:rsidTr="00B0175C">
        <w:tc>
          <w:tcPr>
            <w:tcW w:w="2086" w:type="dxa"/>
          </w:tcPr>
          <w:p w:rsidR="007223E3" w:rsidRDefault="007223E3" w:rsidP="00B0175C">
            <w:pPr>
              <w:jc w:val="both"/>
            </w:pPr>
            <w:r>
              <w:rPr>
                <w:noProof/>
              </w:rPr>
              <w:pict>
                <v:shape id="_x0000_s1030" type="#_x0000_t75" style="position:absolute;left:0;text-align:left;margin-left:-17.4pt;margin-top:54.75pt;width:517.9pt;height:293.3pt;z-index:251658752;visibility:visible;mso-wrap-distance-left:41.64pt;mso-wrap-distance-top:17.76pt;mso-wrap-distance-right:49.24pt;mso-wrap-distance-bottom:14.41pt;mso-position-horizontal-relative:text;mso-position-vertical-relative:text">
                  <v:imagedata r:id="rId15" o:title=""/>
                </v:shape>
                <o:OLEObject Type="Embed" ProgID="Excel.Chart.8" ShapeID="_x0000_s1030" DrawAspect="Content" ObjectID="_1509889743" r:id="rId16"/>
              </w:pict>
            </w:r>
            <w:r>
              <w:t>МКОУ «Ушакинская СОШ №1»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35,3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47,06</w:t>
            </w:r>
          </w:p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2087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43,6</w:t>
            </w:r>
          </w:p>
        </w:tc>
        <w:tc>
          <w:tcPr>
            <w:tcW w:w="2087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41,14</w:t>
            </w:r>
          </w:p>
        </w:tc>
      </w:tr>
    </w:tbl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Математика базовая</w:t>
      </w:r>
    </w:p>
    <w:p w:rsidR="007223E3" w:rsidRDefault="007223E3" w:rsidP="00F759D6">
      <w:pPr>
        <w:pStyle w:val="Plai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86"/>
        <w:gridCol w:w="2086"/>
      </w:tblGrid>
      <w:tr w:rsidR="007223E3" w:rsidRPr="00520BC3" w:rsidTr="00B0175C">
        <w:tc>
          <w:tcPr>
            <w:tcW w:w="2086" w:type="dxa"/>
          </w:tcPr>
          <w:p w:rsidR="007223E3" w:rsidRDefault="007223E3" w:rsidP="00B0175C">
            <w:pPr>
              <w:jc w:val="center"/>
            </w:pP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>
              <w:rPr>
                <w:noProof/>
              </w:rPr>
              <w:pict>
                <v:shape id="_x0000_s1031" type="#_x0000_t75" style="position:absolute;left:0;text-align:left;margin-left:132.25pt;margin-top:18.2pt;width:396.95pt;height:204.95pt;z-index:251659776;visibility:visible;mso-wrap-distance-left:17.64pt;mso-wrap-distance-top:16.8pt;mso-wrap-distance-right:9.45pt;mso-wrap-distance-bottom:16.94pt;mso-position-horizontal-relative:text;mso-position-vertical-relative:text">
                  <v:imagedata r:id="rId17" o:title=""/>
                </v:shape>
                <o:OLEObject Type="Embed" ProgID="Excel.Chart.8" ShapeID="_x0000_s1031" DrawAspect="Content" ObjectID="_1509889744" r:id="rId18"/>
              </w:pict>
            </w:r>
            <w:r w:rsidRPr="00520BC3">
              <w:rPr>
                <w:b/>
              </w:rPr>
              <w:t>Средняя оценка</w:t>
            </w:r>
          </w:p>
        </w:tc>
      </w:tr>
      <w:tr w:rsidR="007223E3" w:rsidRPr="00520BC3" w:rsidTr="00B0175C">
        <w:tc>
          <w:tcPr>
            <w:tcW w:w="2086" w:type="dxa"/>
          </w:tcPr>
          <w:p w:rsidR="007223E3" w:rsidRDefault="007223E3" w:rsidP="00B0175C">
            <w:pPr>
              <w:jc w:val="both"/>
            </w:pPr>
            <w:r>
              <w:t>Лен. область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4,12</w:t>
            </w:r>
          </w:p>
        </w:tc>
      </w:tr>
      <w:tr w:rsidR="007223E3" w:rsidRPr="00520BC3" w:rsidTr="00B0175C">
        <w:tc>
          <w:tcPr>
            <w:tcW w:w="2086" w:type="dxa"/>
          </w:tcPr>
          <w:p w:rsidR="007223E3" w:rsidRDefault="007223E3" w:rsidP="00B0175C">
            <w:pPr>
              <w:jc w:val="both"/>
            </w:pPr>
            <w:r>
              <w:t>Тосненский район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4,06</w:t>
            </w:r>
          </w:p>
        </w:tc>
      </w:tr>
      <w:tr w:rsidR="007223E3" w:rsidRPr="00520BC3" w:rsidTr="00B0175C">
        <w:tc>
          <w:tcPr>
            <w:tcW w:w="2086" w:type="dxa"/>
          </w:tcPr>
          <w:p w:rsidR="007223E3" w:rsidRDefault="007223E3" w:rsidP="00B0175C">
            <w:pPr>
              <w:jc w:val="both"/>
            </w:pPr>
            <w:r>
              <w:t>МКОУ «Ушакинская СОШ №1»</w:t>
            </w:r>
          </w:p>
        </w:tc>
        <w:tc>
          <w:tcPr>
            <w:tcW w:w="2086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3,50</w:t>
            </w:r>
          </w:p>
        </w:tc>
      </w:tr>
    </w:tbl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    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b/>
          <w:sz w:val="24"/>
          <w:szCs w:val="24"/>
        </w:rPr>
        <w:t xml:space="preserve">      Результаты ЕГЭ предметы по выбору</w:t>
      </w:r>
      <w:r w:rsidRPr="00063FE8">
        <w:rPr>
          <w:rFonts w:ascii="Times New Roman" w:hAnsi="Times New Roman" w:cs="Times New Roman"/>
          <w:sz w:val="24"/>
          <w:szCs w:val="24"/>
        </w:rPr>
        <w:t>: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b/>
          <w:sz w:val="24"/>
          <w:szCs w:val="24"/>
        </w:rPr>
        <w:t xml:space="preserve">       Обществознание</w:t>
      </w:r>
      <w:r w:rsidRPr="00063FE8">
        <w:rPr>
          <w:rFonts w:ascii="Times New Roman" w:hAnsi="Times New Roman" w:cs="Times New Roman"/>
          <w:sz w:val="24"/>
          <w:szCs w:val="24"/>
        </w:rPr>
        <w:t>:</w:t>
      </w:r>
    </w:p>
    <w:tbl>
      <w:tblPr>
        <w:tblW w:w="10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20"/>
        <w:gridCol w:w="2057"/>
        <w:gridCol w:w="2057"/>
        <w:gridCol w:w="2117"/>
        <w:gridCol w:w="1981"/>
      </w:tblGrid>
      <w:tr w:rsidR="007223E3" w:rsidTr="00B0175C">
        <w:tc>
          <w:tcPr>
            <w:tcW w:w="2220" w:type="dxa"/>
          </w:tcPr>
          <w:p w:rsidR="007223E3" w:rsidRDefault="007223E3" w:rsidP="00B0175C">
            <w:pPr>
              <w:jc w:val="both"/>
            </w:pPr>
          </w:p>
        </w:tc>
        <w:tc>
          <w:tcPr>
            <w:tcW w:w="2057" w:type="dxa"/>
          </w:tcPr>
          <w:p w:rsidR="007223E3" w:rsidRDefault="007223E3" w:rsidP="00B0175C">
            <w:pPr>
              <w:jc w:val="center"/>
            </w:pPr>
            <w:r>
              <w:t>2011-12 уч.год</w:t>
            </w:r>
          </w:p>
        </w:tc>
        <w:tc>
          <w:tcPr>
            <w:tcW w:w="2057" w:type="dxa"/>
          </w:tcPr>
          <w:p w:rsidR="007223E3" w:rsidRDefault="007223E3" w:rsidP="00B0175C">
            <w:pPr>
              <w:jc w:val="center"/>
            </w:pPr>
            <w:r>
              <w:t>2012 – 2013 уч.год</w:t>
            </w:r>
          </w:p>
        </w:tc>
        <w:tc>
          <w:tcPr>
            <w:tcW w:w="2117" w:type="dxa"/>
          </w:tcPr>
          <w:p w:rsidR="007223E3" w:rsidRDefault="007223E3" w:rsidP="00B0175C">
            <w:pPr>
              <w:jc w:val="center"/>
            </w:pPr>
            <w:r>
              <w:t>2013 – 2014 уч.год</w:t>
            </w:r>
          </w:p>
        </w:tc>
        <w:tc>
          <w:tcPr>
            <w:tcW w:w="1981" w:type="dxa"/>
          </w:tcPr>
          <w:p w:rsidR="007223E3" w:rsidRDefault="007223E3" w:rsidP="00B0175C">
            <w:pPr>
              <w:jc w:val="center"/>
            </w:pPr>
            <w:r>
              <w:t>2014 – 2015</w:t>
            </w:r>
          </w:p>
          <w:p w:rsidR="007223E3" w:rsidRDefault="007223E3" w:rsidP="00B0175C">
            <w:pPr>
              <w:jc w:val="center"/>
            </w:pPr>
            <w:r>
              <w:t>уч.год</w:t>
            </w:r>
          </w:p>
        </w:tc>
      </w:tr>
      <w:tr w:rsidR="007223E3" w:rsidRPr="00520BC3" w:rsidTr="00B0175C">
        <w:tc>
          <w:tcPr>
            <w:tcW w:w="2220" w:type="dxa"/>
          </w:tcPr>
          <w:p w:rsidR="007223E3" w:rsidRDefault="007223E3" w:rsidP="00B0175C">
            <w:pPr>
              <w:jc w:val="both"/>
            </w:pPr>
            <w:r>
              <w:t>Лен. область</w:t>
            </w:r>
          </w:p>
        </w:tc>
        <w:tc>
          <w:tcPr>
            <w:tcW w:w="2057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57,43</w:t>
            </w:r>
          </w:p>
        </w:tc>
        <w:tc>
          <w:tcPr>
            <w:tcW w:w="2057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61,49</w:t>
            </w:r>
          </w:p>
        </w:tc>
        <w:tc>
          <w:tcPr>
            <w:tcW w:w="2117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57,4</w:t>
            </w:r>
          </w:p>
        </w:tc>
        <w:tc>
          <w:tcPr>
            <w:tcW w:w="19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56,62</w:t>
            </w:r>
          </w:p>
        </w:tc>
      </w:tr>
      <w:tr w:rsidR="007223E3" w:rsidRPr="00520BC3" w:rsidTr="00B0175C">
        <w:tc>
          <w:tcPr>
            <w:tcW w:w="2220" w:type="dxa"/>
          </w:tcPr>
          <w:p w:rsidR="007223E3" w:rsidRDefault="007223E3" w:rsidP="00B0175C">
            <w:pPr>
              <w:jc w:val="both"/>
            </w:pPr>
            <w:r>
              <w:t>Тосненский район</w:t>
            </w:r>
          </w:p>
        </w:tc>
        <w:tc>
          <w:tcPr>
            <w:tcW w:w="2057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58,23</w:t>
            </w:r>
          </w:p>
        </w:tc>
        <w:tc>
          <w:tcPr>
            <w:tcW w:w="2057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59,95</w:t>
            </w:r>
          </w:p>
        </w:tc>
        <w:tc>
          <w:tcPr>
            <w:tcW w:w="2117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56,81</w:t>
            </w:r>
          </w:p>
        </w:tc>
        <w:tc>
          <w:tcPr>
            <w:tcW w:w="19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55,64</w:t>
            </w:r>
          </w:p>
        </w:tc>
      </w:tr>
      <w:tr w:rsidR="007223E3" w:rsidRPr="00520BC3" w:rsidTr="00B0175C">
        <w:tc>
          <w:tcPr>
            <w:tcW w:w="2220" w:type="dxa"/>
          </w:tcPr>
          <w:p w:rsidR="007223E3" w:rsidRDefault="007223E3" w:rsidP="00B0175C">
            <w:pPr>
              <w:jc w:val="both"/>
            </w:pPr>
            <w:r>
              <w:t>МКОУ «Ушакинская СОШ №1»</w:t>
            </w:r>
          </w:p>
        </w:tc>
        <w:tc>
          <w:tcPr>
            <w:tcW w:w="2057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49,00</w:t>
            </w:r>
          </w:p>
        </w:tc>
        <w:tc>
          <w:tcPr>
            <w:tcW w:w="2057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50,00</w:t>
            </w:r>
          </w:p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2117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56,71</w:t>
            </w:r>
          </w:p>
        </w:tc>
        <w:tc>
          <w:tcPr>
            <w:tcW w:w="19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42</w:t>
            </w:r>
          </w:p>
        </w:tc>
      </w:tr>
    </w:tbl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 </w:t>
      </w:r>
      <w:r w:rsidRPr="00063FE8">
        <w:rPr>
          <w:rFonts w:ascii="Times New Roman" w:hAnsi="Times New Roman" w:cs="Times New Roman"/>
          <w:b/>
          <w:sz w:val="24"/>
          <w:szCs w:val="24"/>
        </w:rPr>
        <w:t xml:space="preserve"> Биология: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34"/>
        <w:gridCol w:w="2081"/>
        <w:gridCol w:w="2081"/>
        <w:gridCol w:w="2081"/>
        <w:gridCol w:w="1955"/>
      </w:tblGrid>
      <w:tr w:rsidR="007223E3" w:rsidTr="00B0175C">
        <w:tc>
          <w:tcPr>
            <w:tcW w:w="2234" w:type="dxa"/>
          </w:tcPr>
          <w:p w:rsidR="007223E3" w:rsidRDefault="007223E3" w:rsidP="00B0175C">
            <w:pPr>
              <w:jc w:val="both"/>
            </w:pPr>
          </w:p>
        </w:tc>
        <w:tc>
          <w:tcPr>
            <w:tcW w:w="2081" w:type="dxa"/>
          </w:tcPr>
          <w:p w:rsidR="007223E3" w:rsidRDefault="007223E3" w:rsidP="00B0175C">
            <w:pPr>
              <w:jc w:val="center"/>
            </w:pPr>
            <w:r>
              <w:t>2011-12 уч.год</w:t>
            </w:r>
          </w:p>
        </w:tc>
        <w:tc>
          <w:tcPr>
            <w:tcW w:w="2081" w:type="dxa"/>
          </w:tcPr>
          <w:p w:rsidR="007223E3" w:rsidRDefault="007223E3" w:rsidP="00B0175C">
            <w:pPr>
              <w:jc w:val="center"/>
            </w:pPr>
            <w:r>
              <w:t>2012 – 2013 уч.год</w:t>
            </w:r>
          </w:p>
        </w:tc>
        <w:tc>
          <w:tcPr>
            <w:tcW w:w="2081" w:type="dxa"/>
          </w:tcPr>
          <w:p w:rsidR="007223E3" w:rsidRDefault="007223E3" w:rsidP="00B0175C">
            <w:pPr>
              <w:jc w:val="center"/>
            </w:pPr>
            <w:r>
              <w:t>2013 – 2014 уч.год</w:t>
            </w:r>
          </w:p>
        </w:tc>
        <w:tc>
          <w:tcPr>
            <w:tcW w:w="1955" w:type="dxa"/>
          </w:tcPr>
          <w:p w:rsidR="007223E3" w:rsidRDefault="007223E3" w:rsidP="00B0175C">
            <w:pPr>
              <w:jc w:val="center"/>
            </w:pPr>
            <w:r>
              <w:t>2014 – 2015</w:t>
            </w:r>
          </w:p>
          <w:p w:rsidR="007223E3" w:rsidRDefault="007223E3" w:rsidP="00B0175C">
            <w:pPr>
              <w:jc w:val="center"/>
            </w:pPr>
            <w:r>
              <w:t>уч.год</w:t>
            </w:r>
          </w:p>
        </w:tc>
      </w:tr>
      <w:tr w:rsidR="007223E3" w:rsidRPr="00520BC3" w:rsidTr="00B0175C">
        <w:tc>
          <w:tcPr>
            <w:tcW w:w="2234" w:type="dxa"/>
          </w:tcPr>
          <w:p w:rsidR="007223E3" w:rsidRDefault="007223E3" w:rsidP="00B0175C">
            <w:pPr>
              <w:jc w:val="both"/>
            </w:pPr>
            <w:r>
              <w:t>Лен. область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56,83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62,83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59,3</w:t>
            </w:r>
          </w:p>
        </w:tc>
        <w:tc>
          <w:tcPr>
            <w:tcW w:w="1955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57,7</w:t>
            </w:r>
          </w:p>
        </w:tc>
      </w:tr>
      <w:tr w:rsidR="007223E3" w:rsidRPr="00520BC3" w:rsidTr="00B0175C">
        <w:tc>
          <w:tcPr>
            <w:tcW w:w="2234" w:type="dxa"/>
          </w:tcPr>
          <w:p w:rsidR="007223E3" w:rsidRDefault="007223E3" w:rsidP="00B0175C">
            <w:pPr>
              <w:jc w:val="both"/>
            </w:pPr>
            <w:r>
              <w:t>Тосненский район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55,15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64,31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56,94</w:t>
            </w:r>
          </w:p>
        </w:tc>
        <w:tc>
          <w:tcPr>
            <w:tcW w:w="1955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55,54</w:t>
            </w:r>
          </w:p>
        </w:tc>
      </w:tr>
      <w:tr w:rsidR="007223E3" w:rsidRPr="00520BC3" w:rsidTr="00B0175C">
        <w:tc>
          <w:tcPr>
            <w:tcW w:w="2234" w:type="dxa"/>
          </w:tcPr>
          <w:p w:rsidR="007223E3" w:rsidRDefault="007223E3" w:rsidP="00B0175C">
            <w:pPr>
              <w:jc w:val="both"/>
            </w:pPr>
            <w:r>
              <w:t>МКОУ «Ушакинская СОШ №1»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42,00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55,00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68,0</w:t>
            </w:r>
          </w:p>
        </w:tc>
        <w:tc>
          <w:tcPr>
            <w:tcW w:w="1955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56</w:t>
            </w:r>
          </w:p>
        </w:tc>
      </w:tr>
    </w:tbl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    </w:t>
      </w:r>
      <w:r w:rsidRPr="00063FE8">
        <w:rPr>
          <w:rFonts w:ascii="Times New Roman" w:hAnsi="Times New Roman" w:cs="Times New Roman"/>
          <w:b/>
          <w:sz w:val="24"/>
          <w:szCs w:val="24"/>
        </w:rPr>
        <w:t>Физика: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34"/>
        <w:gridCol w:w="2081"/>
        <w:gridCol w:w="2081"/>
        <w:gridCol w:w="2081"/>
        <w:gridCol w:w="1955"/>
      </w:tblGrid>
      <w:tr w:rsidR="007223E3" w:rsidTr="00B0175C">
        <w:tc>
          <w:tcPr>
            <w:tcW w:w="2234" w:type="dxa"/>
          </w:tcPr>
          <w:p w:rsidR="007223E3" w:rsidRDefault="007223E3" w:rsidP="00B0175C">
            <w:pPr>
              <w:jc w:val="both"/>
            </w:pPr>
          </w:p>
        </w:tc>
        <w:tc>
          <w:tcPr>
            <w:tcW w:w="2081" w:type="dxa"/>
          </w:tcPr>
          <w:p w:rsidR="007223E3" w:rsidRDefault="007223E3" w:rsidP="00B0175C">
            <w:pPr>
              <w:jc w:val="center"/>
            </w:pPr>
            <w:r>
              <w:t>2011-12 уч.год</w:t>
            </w:r>
          </w:p>
        </w:tc>
        <w:tc>
          <w:tcPr>
            <w:tcW w:w="2081" w:type="dxa"/>
          </w:tcPr>
          <w:p w:rsidR="007223E3" w:rsidRDefault="007223E3" w:rsidP="00B0175C">
            <w:pPr>
              <w:jc w:val="center"/>
            </w:pPr>
            <w:r>
              <w:t>2012 – 2013 уч.год</w:t>
            </w:r>
          </w:p>
        </w:tc>
        <w:tc>
          <w:tcPr>
            <w:tcW w:w="2081" w:type="dxa"/>
          </w:tcPr>
          <w:p w:rsidR="007223E3" w:rsidRDefault="007223E3" w:rsidP="00B0175C">
            <w:pPr>
              <w:jc w:val="center"/>
            </w:pPr>
            <w:r>
              <w:t>2013 – 2014 уч.год</w:t>
            </w:r>
          </w:p>
        </w:tc>
        <w:tc>
          <w:tcPr>
            <w:tcW w:w="1955" w:type="dxa"/>
          </w:tcPr>
          <w:p w:rsidR="007223E3" w:rsidRDefault="007223E3" w:rsidP="00B0175C">
            <w:pPr>
              <w:jc w:val="center"/>
            </w:pPr>
            <w:r>
              <w:t>2014 – 2015</w:t>
            </w:r>
          </w:p>
          <w:p w:rsidR="007223E3" w:rsidRDefault="007223E3" w:rsidP="00B0175C">
            <w:pPr>
              <w:jc w:val="center"/>
            </w:pPr>
            <w:r>
              <w:t>уч.год</w:t>
            </w:r>
          </w:p>
        </w:tc>
      </w:tr>
      <w:tr w:rsidR="007223E3" w:rsidRPr="00520BC3" w:rsidTr="00B0175C">
        <w:tc>
          <w:tcPr>
            <w:tcW w:w="2234" w:type="dxa"/>
          </w:tcPr>
          <w:p w:rsidR="007223E3" w:rsidRDefault="007223E3" w:rsidP="00B0175C">
            <w:pPr>
              <w:jc w:val="both"/>
            </w:pPr>
            <w:r>
              <w:t>Лен. область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49,00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58,58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49,1</w:t>
            </w:r>
          </w:p>
        </w:tc>
        <w:tc>
          <w:tcPr>
            <w:tcW w:w="1955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55,27</w:t>
            </w:r>
          </w:p>
        </w:tc>
      </w:tr>
      <w:tr w:rsidR="007223E3" w:rsidRPr="00520BC3" w:rsidTr="00B0175C">
        <w:tc>
          <w:tcPr>
            <w:tcW w:w="2234" w:type="dxa"/>
          </w:tcPr>
          <w:p w:rsidR="007223E3" w:rsidRDefault="007223E3" w:rsidP="00B0175C">
            <w:pPr>
              <w:jc w:val="both"/>
            </w:pPr>
            <w:r>
              <w:t>Тосненский район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47,79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57,06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48,47</w:t>
            </w:r>
          </w:p>
        </w:tc>
        <w:tc>
          <w:tcPr>
            <w:tcW w:w="1955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52</w:t>
            </w:r>
          </w:p>
        </w:tc>
      </w:tr>
      <w:tr w:rsidR="007223E3" w:rsidRPr="00520BC3" w:rsidTr="00B0175C">
        <w:tc>
          <w:tcPr>
            <w:tcW w:w="2234" w:type="dxa"/>
          </w:tcPr>
          <w:p w:rsidR="007223E3" w:rsidRDefault="007223E3" w:rsidP="00B0175C">
            <w:pPr>
              <w:jc w:val="both"/>
            </w:pPr>
            <w:r>
              <w:t>МКОУ «Ушакинская СОШ №1»</w:t>
            </w:r>
          </w:p>
          <w:p w:rsidR="007223E3" w:rsidRDefault="007223E3" w:rsidP="00B0175C">
            <w:pPr>
              <w:jc w:val="both"/>
            </w:pP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42,5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66,17</w:t>
            </w:r>
          </w:p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40</w:t>
            </w:r>
          </w:p>
        </w:tc>
        <w:tc>
          <w:tcPr>
            <w:tcW w:w="1955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46</w:t>
            </w:r>
          </w:p>
        </w:tc>
      </w:tr>
    </w:tbl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23520">
        <w:rPr>
          <w:rFonts w:ascii="Times New Roman" w:hAnsi="Times New Roman" w:cs="Times New Roman"/>
          <w:b/>
          <w:sz w:val="24"/>
          <w:szCs w:val="24"/>
        </w:rPr>
        <w:t xml:space="preserve">       Информатика: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92"/>
        <w:gridCol w:w="2393"/>
        <w:gridCol w:w="2393"/>
        <w:gridCol w:w="2393"/>
      </w:tblGrid>
      <w:tr w:rsidR="007223E3" w:rsidTr="00B0175C">
        <w:tc>
          <w:tcPr>
            <w:tcW w:w="2392" w:type="dxa"/>
          </w:tcPr>
          <w:p w:rsidR="007223E3" w:rsidRDefault="007223E3" w:rsidP="00B0175C">
            <w:pPr>
              <w:jc w:val="both"/>
            </w:pPr>
          </w:p>
        </w:tc>
        <w:tc>
          <w:tcPr>
            <w:tcW w:w="2393" w:type="dxa"/>
          </w:tcPr>
          <w:p w:rsidR="007223E3" w:rsidRDefault="007223E3" w:rsidP="00B0175C">
            <w:pPr>
              <w:jc w:val="center"/>
            </w:pPr>
            <w:r>
              <w:t>2012 – 2013 уч.год</w:t>
            </w:r>
          </w:p>
        </w:tc>
        <w:tc>
          <w:tcPr>
            <w:tcW w:w="2393" w:type="dxa"/>
          </w:tcPr>
          <w:p w:rsidR="007223E3" w:rsidRDefault="007223E3" w:rsidP="00B0175C">
            <w:pPr>
              <w:jc w:val="center"/>
            </w:pPr>
            <w:r>
              <w:t>2014 – 2015</w:t>
            </w:r>
          </w:p>
          <w:p w:rsidR="007223E3" w:rsidRDefault="007223E3" w:rsidP="00B0175C">
            <w:pPr>
              <w:jc w:val="center"/>
            </w:pPr>
            <w:r>
              <w:t>уч.год</w:t>
            </w:r>
          </w:p>
        </w:tc>
        <w:tc>
          <w:tcPr>
            <w:tcW w:w="2393" w:type="dxa"/>
          </w:tcPr>
          <w:p w:rsidR="007223E3" w:rsidRDefault="007223E3" w:rsidP="00B0175C">
            <w:pPr>
              <w:jc w:val="center"/>
            </w:pPr>
          </w:p>
        </w:tc>
      </w:tr>
      <w:tr w:rsidR="007223E3" w:rsidRPr="00520BC3" w:rsidTr="00B0175C">
        <w:tc>
          <w:tcPr>
            <w:tcW w:w="2392" w:type="dxa"/>
          </w:tcPr>
          <w:p w:rsidR="007223E3" w:rsidRDefault="007223E3" w:rsidP="00B0175C">
            <w:pPr>
              <w:jc w:val="both"/>
            </w:pPr>
            <w:r>
              <w:t>Лен. область</w:t>
            </w:r>
          </w:p>
        </w:tc>
        <w:tc>
          <w:tcPr>
            <w:tcW w:w="239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71,05</w:t>
            </w:r>
          </w:p>
        </w:tc>
        <w:tc>
          <w:tcPr>
            <w:tcW w:w="239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58,94</w:t>
            </w:r>
          </w:p>
        </w:tc>
        <w:tc>
          <w:tcPr>
            <w:tcW w:w="239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</w:tr>
      <w:tr w:rsidR="007223E3" w:rsidRPr="00520BC3" w:rsidTr="00B0175C">
        <w:tc>
          <w:tcPr>
            <w:tcW w:w="2392" w:type="dxa"/>
          </w:tcPr>
          <w:p w:rsidR="007223E3" w:rsidRDefault="007223E3" w:rsidP="00B0175C">
            <w:pPr>
              <w:jc w:val="both"/>
            </w:pPr>
            <w:r>
              <w:t>Тосненский район</w:t>
            </w:r>
          </w:p>
        </w:tc>
        <w:tc>
          <w:tcPr>
            <w:tcW w:w="239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65,61</w:t>
            </w:r>
          </w:p>
        </w:tc>
        <w:tc>
          <w:tcPr>
            <w:tcW w:w="239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51,71</w:t>
            </w:r>
          </w:p>
        </w:tc>
        <w:tc>
          <w:tcPr>
            <w:tcW w:w="239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</w:tr>
      <w:tr w:rsidR="007223E3" w:rsidRPr="00520BC3" w:rsidTr="00B0175C">
        <w:tc>
          <w:tcPr>
            <w:tcW w:w="2392" w:type="dxa"/>
          </w:tcPr>
          <w:p w:rsidR="007223E3" w:rsidRDefault="007223E3" w:rsidP="00B0175C">
            <w:pPr>
              <w:jc w:val="both"/>
            </w:pPr>
            <w:r>
              <w:t>МКОУ «Ушакинская СОШ №1»</w:t>
            </w:r>
          </w:p>
        </w:tc>
        <w:tc>
          <w:tcPr>
            <w:tcW w:w="2393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70,00</w:t>
            </w:r>
          </w:p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239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61</w:t>
            </w:r>
          </w:p>
        </w:tc>
        <w:tc>
          <w:tcPr>
            <w:tcW w:w="239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</w:tr>
    </w:tbl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Химия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34"/>
        <w:gridCol w:w="2081"/>
        <w:gridCol w:w="2081"/>
        <w:gridCol w:w="2081"/>
        <w:gridCol w:w="1955"/>
      </w:tblGrid>
      <w:tr w:rsidR="007223E3" w:rsidTr="00B0175C">
        <w:tc>
          <w:tcPr>
            <w:tcW w:w="2234" w:type="dxa"/>
          </w:tcPr>
          <w:p w:rsidR="007223E3" w:rsidRDefault="007223E3" w:rsidP="00B0175C">
            <w:pPr>
              <w:jc w:val="both"/>
            </w:pPr>
          </w:p>
        </w:tc>
        <w:tc>
          <w:tcPr>
            <w:tcW w:w="2081" w:type="dxa"/>
          </w:tcPr>
          <w:p w:rsidR="007223E3" w:rsidRDefault="007223E3" w:rsidP="00B0175C">
            <w:pPr>
              <w:jc w:val="center"/>
            </w:pPr>
            <w:r>
              <w:t>2011-12 уч.год</w:t>
            </w:r>
          </w:p>
        </w:tc>
        <w:tc>
          <w:tcPr>
            <w:tcW w:w="2081" w:type="dxa"/>
          </w:tcPr>
          <w:p w:rsidR="007223E3" w:rsidRDefault="007223E3" w:rsidP="00B0175C">
            <w:pPr>
              <w:jc w:val="center"/>
            </w:pPr>
            <w:r>
              <w:t>2012 – 2013 уч.год</w:t>
            </w:r>
          </w:p>
        </w:tc>
        <w:tc>
          <w:tcPr>
            <w:tcW w:w="2081" w:type="dxa"/>
          </w:tcPr>
          <w:p w:rsidR="007223E3" w:rsidRDefault="007223E3" w:rsidP="00B0175C">
            <w:pPr>
              <w:jc w:val="center"/>
            </w:pPr>
            <w:r>
              <w:t>2013 – 2014 уч.год</w:t>
            </w:r>
          </w:p>
        </w:tc>
        <w:tc>
          <w:tcPr>
            <w:tcW w:w="1955" w:type="dxa"/>
          </w:tcPr>
          <w:p w:rsidR="007223E3" w:rsidRDefault="007223E3" w:rsidP="00B0175C">
            <w:pPr>
              <w:jc w:val="center"/>
            </w:pPr>
            <w:r>
              <w:t>2014 – 2015</w:t>
            </w:r>
          </w:p>
          <w:p w:rsidR="007223E3" w:rsidRDefault="007223E3" w:rsidP="00B0175C">
            <w:pPr>
              <w:jc w:val="center"/>
            </w:pPr>
            <w:r>
              <w:t>уч.год</w:t>
            </w:r>
          </w:p>
        </w:tc>
      </w:tr>
      <w:tr w:rsidR="007223E3" w:rsidRPr="00520BC3" w:rsidTr="00B0175C">
        <w:tc>
          <w:tcPr>
            <w:tcW w:w="2234" w:type="dxa"/>
          </w:tcPr>
          <w:p w:rsidR="007223E3" w:rsidRDefault="007223E3" w:rsidP="00B0175C">
            <w:pPr>
              <w:jc w:val="both"/>
            </w:pPr>
            <w:r>
              <w:t>Лен. область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77295E">
              <w:t>73,84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63,1</w:t>
            </w:r>
          </w:p>
        </w:tc>
        <w:tc>
          <w:tcPr>
            <w:tcW w:w="1955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61,04</w:t>
            </w:r>
          </w:p>
        </w:tc>
      </w:tr>
      <w:tr w:rsidR="007223E3" w:rsidRPr="00520BC3" w:rsidTr="00B0175C">
        <w:tc>
          <w:tcPr>
            <w:tcW w:w="2234" w:type="dxa"/>
          </w:tcPr>
          <w:p w:rsidR="007223E3" w:rsidRDefault="007223E3" w:rsidP="00B0175C">
            <w:pPr>
              <w:jc w:val="both"/>
            </w:pPr>
            <w:r>
              <w:t>Тосненский район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77295E">
              <w:t>69,53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63,33</w:t>
            </w:r>
          </w:p>
        </w:tc>
        <w:tc>
          <w:tcPr>
            <w:tcW w:w="1955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55</w:t>
            </w:r>
          </w:p>
        </w:tc>
      </w:tr>
      <w:tr w:rsidR="007223E3" w:rsidRPr="00520BC3" w:rsidTr="00B0175C">
        <w:tc>
          <w:tcPr>
            <w:tcW w:w="2234" w:type="dxa"/>
          </w:tcPr>
          <w:p w:rsidR="007223E3" w:rsidRDefault="007223E3" w:rsidP="00B0175C">
            <w:pPr>
              <w:jc w:val="both"/>
            </w:pPr>
            <w:r>
              <w:t>МКОУ «Ушакинская СОШ №1»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77295E">
              <w:t>49,00</w:t>
            </w:r>
          </w:p>
        </w:tc>
        <w:tc>
          <w:tcPr>
            <w:tcW w:w="2081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65,0</w:t>
            </w:r>
          </w:p>
        </w:tc>
        <w:tc>
          <w:tcPr>
            <w:tcW w:w="1955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31,5</w:t>
            </w:r>
          </w:p>
        </w:tc>
      </w:tr>
    </w:tbl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Pr="00D23520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  </w:t>
      </w:r>
      <w:r w:rsidRPr="00D23520">
        <w:rPr>
          <w:rFonts w:ascii="Times New Roman" w:hAnsi="Times New Roman" w:cs="Times New Roman"/>
          <w:b/>
          <w:sz w:val="24"/>
          <w:szCs w:val="24"/>
        </w:rPr>
        <w:t>История: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92"/>
        <w:gridCol w:w="2393"/>
        <w:gridCol w:w="2393"/>
        <w:gridCol w:w="2470"/>
      </w:tblGrid>
      <w:tr w:rsidR="007223E3" w:rsidTr="00B0175C">
        <w:tc>
          <w:tcPr>
            <w:tcW w:w="2392" w:type="dxa"/>
          </w:tcPr>
          <w:p w:rsidR="007223E3" w:rsidRDefault="007223E3" w:rsidP="00B0175C">
            <w:pPr>
              <w:jc w:val="both"/>
            </w:pPr>
          </w:p>
        </w:tc>
        <w:tc>
          <w:tcPr>
            <w:tcW w:w="2393" w:type="dxa"/>
          </w:tcPr>
          <w:p w:rsidR="007223E3" w:rsidRDefault="007223E3" w:rsidP="00B0175C">
            <w:pPr>
              <w:jc w:val="center"/>
            </w:pPr>
            <w:r>
              <w:t>2010-11 уч.год</w:t>
            </w:r>
          </w:p>
        </w:tc>
        <w:tc>
          <w:tcPr>
            <w:tcW w:w="2393" w:type="dxa"/>
          </w:tcPr>
          <w:p w:rsidR="007223E3" w:rsidRDefault="007223E3" w:rsidP="00B0175C">
            <w:pPr>
              <w:jc w:val="center"/>
            </w:pPr>
            <w:r>
              <w:t>2014 – 2015</w:t>
            </w:r>
          </w:p>
          <w:p w:rsidR="007223E3" w:rsidRDefault="007223E3" w:rsidP="00B0175C">
            <w:pPr>
              <w:jc w:val="center"/>
            </w:pPr>
            <w:r>
              <w:t>уч.год</w:t>
            </w:r>
          </w:p>
        </w:tc>
        <w:tc>
          <w:tcPr>
            <w:tcW w:w="2470" w:type="dxa"/>
          </w:tcPr>
          <w:p w:rsidR="007223E3" w:rsidRDefault="007223E3" w:rsidP="00B0175C">
            <w:pPr>
              <w:jc w:val="center"/>
            </w:pPr>
          </w:p>
        </w:tc>
      </w:tr>
      <w:tr w:rsidR="007223E3" w:rsidRPr="00520BC3" w:rsidTr="00B0175C">
        <w:tc>
          <w:tcPr>
            <w:tcW w:w="2392" w:type="dxa"/>
          </w:tcPr>
          <w:p w:rsidR="007223E3" w:rsidRDefault="007223E3" w:rsidP="00B0175C">
            <w:pPr>
              <w:jc w:val="both"/>
            </w:pPr>
            <w:r>
              <w:t>Лен. область</w:t>
            </w:r>
          </w:p>
        </w:tc>
        <w:tc>
          <w:tcPr>
            <w:tcW w:w="239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54,71</w:t>
            </w:r>
          </w:p>
        </w:tc>
        <w:tc>
          <w:tcPr>
            <w:tcW w:w="239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54,22</w:t>
            </w:r>
          </w:p>
        </w:tc>
        <w:tc>
          <w:tcPr>
            <w:tcW w:w="2470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</w:tr>
      <w:tr w:rsidR="007223E3" w:rsidRPr="00520BC3" w:rsidTr="00B0175C">
        <w:tc>
          <w:tcPr>
            <w:tcW w:w="2392" w:type="dxa"/>
          </w:tcPr>
          <w:p w:rsidR="007223E3" w:rsidRDefault="007223E3" w:rsidP="00B0175C">
            <w:pPr>
              <w:jc w:val="both"/>
            </w:pPr>
            <w:r>
              <w:t>Тосненский район</w:t>
            </w:r>
          </w:p>
        </w:tc>
        <w:tc>
          <w:tcPr>
            <w:tcW w:w="239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55,06</w:t>
            </w:r>
          </w:p>
        </w:tc>
        <w:tc>
          <w:tcPr>
            <w:tcW w:w="239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51,85</w:t>
            </w:r>
          </w:p>
        </w:tc>
        <w:tc>
          <w:tcPr>
            <w:tcW w:w="2470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</w:tr>
      <w:tr w:rsidR="007223E3" w:rsidRPr="00520BC3" w:rsidTr="00B0175C">
        <w:tc>
          <w:tcPr>
            <w:tcW w:w="2392" w:type="dxa"/>
          </w:tcPr>
          <w:p w:rsidR="007223E3" w:rsidRDefault="007223E3" w:rsidP="00B0175C">
            <w:pPr>
              <w:jc w:val="both"/>
            </w:pPr>
            <w:r>
              <w:t>МКОУ «Ушакинская СОШ №1»</w:t>
            </w:r>
          </w:p>
        </w:tc>
        <w:tc>
          <w:tcPr>
            <w:tcW w:w="239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59,00</w:t>
            </w:r>
          </w:p>
        </w:tc>
        <w:tc>
          <w:tcPr>
            <w:tcW w:w="2393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52</w:t>
            </w:r>
          </w:p>
        </w:tc>
        <w:tc>
          <w:tcPr>
            <w:tcW w:w="2470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</w:tr>
    </w:tbl>
    <w:p w:rsidR="007223E3" w:rsidRPr="00D23520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pict>
          <v:shape id="_x0000_s1032" type="#_x0000_t75" style="position:absolute;left:0;text-align:left;margin-left:-34.45pt;margin-top:20.6pt;width:530.9pt;height:280.3pt;z-index:251660800;visibility:visible;mso-wrap-distance-left:30.6pt;mso-wrap-distance-top:19.2pt;mso-wrap-distance-right:49.07pt;mso-wrap-distance-bottom:1.58pt">
            <v:imagedata r:id="rId19" o:title=""/>
          </v:shape>
          <o:OLEObject Type="Embed" ProgID="Excel.Chart.8" ShapeID="_x0000_s1032" DrawAspect="Content" ObjectID="_1509889745" r:id="rId20"/>
        </w:pic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    Выпускники 9 класса успешно справились с экзаменами по русскому языку и математике в новой форме. 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0516D2" w:rsidRDefault="007223E3" w:rsidP="00F759D6">
      <w:pPr>
        <w:rPr>
          <w:rFonts w:cs="Arial"/>
          <w:i/>
        </w:rPr>
      </w:pPr>
    </w:p>
    <w:p w:rsidR="007223E3" w:rsidRPr="00410846" w:rsidRDefault="007223E3" w:rsidP="00F759D6">
      <w:pPr>
        <w:jc w:val="right"/>
        <w:rPr>
          <w:rFonts w:cs="Arial"/>
          <w:b/>
          <w:i/>
          <w:sz w:val="28"/>
          <w:szCs w:val="28"/>
          <w:u w:val="single"/>
        </w:rPr>
      </w:pPr>
      <w:r>
        <w:rPr>
          <w:rFonts w:cs="Arial"/>
          <w:b/>
          <w:i/>
          <w:sz w:val="28"/>
          <w:szCs w:val="28"/>
          <w:u w:val="single"/>
        </w:rPr>
        <w:t xml:space="preserve">9 </w:t>
      </w:r>
      <w:r w:rsidRPr="00410846">
        <w:rPr>
          <w:rFonts w:cs="Arial"/>
          <w:b/>
          <w:i/>
          <w:sz w:val="28"/>
          <w:szCs w:val="28"/>
          <w:u w:val="single"/>
        </w:rPr>
        <w:t>класс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607"/>
        <w:gridCol w:w="5402"/>
        <w:gridCol w:w="2087"/>
        <w:gridCol w:w="1950"/>
      </w:tblGrid>
      <w:tr w:rsidR="007223E3" w:rsidTr="00B0175C">
        <w:tc>
          <w:tcPr>
            <w:tcW w:w="607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  <w:r>
              <w:rPr>
                <w:rFonts w:cs="Arial"/>
                <w:b/>
                <w:sz w:val="18"/>
                <w:szCs w:val="18"/>
              </w:rPr>
              <w:t xml:space="preserve">               </w:t>
            </w:r>
          </w:p>
        </w:tc>
        <w:tc>
          <w:tcPr>
            <w:tcW w:w="5402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  <w:r>
              <w:rPr>
                <w:b/>
                <w:szCs w:val="18"/>
              </w:rPr>
              <w:t>Данные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  <w:r>
              <w:rPr>
                <w:b/>
                <w:szCs w:val="18"/>
              </w:rPr>
              <w:t>Количество (чел.)</w:t>
            </w:r>
          </w:p>
        </w:tc>
        <w:tc>
          <w:tcPr>
            <w:tcW w:w="1950" w:type="dxa"/>
          </w:tcPr>
          <w:p w:rsidR="007223E3" w:rsidRDefault="007223E3" w:rsidP="00B0175C">
            <w:pPr>
              <w:pStyle w:val="xl27"/>
              <w:pBdr>
                <w:left w:val="none" w:sz="0" w:space="0" w:color="auto"/>
                <w:right w:val="none" w:sz="0" w:space="0" w:color="auto"/>
              </w:pBdr>
              <w:spacing w:before="0" w:beforeAutospacing="0" w:after="0" w:afterAutospacing="0"/>
              <w:textAlignment w:val="auto"/>
              <w:rPr>
                <w:bCs w:val="0"/>
                <w:szCs w:val="18"/>
              </w:rPr>
            </w:pPr>
            <w:r>
              <w:rPr>
                <w:bCs w:val="0"/>
                <w:szCs w:val="18"/>
              </w:rPr>
              <w:t>%</w:t>
            </w: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szCs w:val="18"/>
              </w:rPr>
              <w:t>1.</w:t>
            </w:r>
          </w:p>
        </w:tc>
        <w:tc>
          <w:tcPr>
            <w:tcW w:w="5402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</w:rPr>
              <w:t xml:space="preserve">Количество выпускников 2015 года </w:t>
            </w:r>
            <w:r>
              <w:rPr>
                <w:b/>
                <w:bCs/>
              </w:rPr>
              <w:t>- всего:</w:t>
            </w:r>
          </w:p>
        </w:tc>
        <w:tc>
          <w:tcPr>
            <w:tcW w:w="2087" w:type="dxa"/>
          </w:tcPr>
          <w:p w:rsidR="007223E3" w:rsidRPr="004A051D" w:rsidRDefault="007223E3" w:rsidP="00B0175C">
            <w:pPr>
              <w:jc w:val="center"/>
              <w:rPr>
                <w:b/>
                <w:bCs/>
                <w:szCs w:val="18"/>
              </w:rPr>
            </w:pPr>
            <w:r>
              <w:rPr>
                <w:b/>
                <w:bCs/>
                <w:szCs w:val="18"/>
              </w:rPr>
              <w:t>18</w:t>
            </w:r>
          </w:p>
        </w:tc>
        <w:tc>
          <w:tcPr>
            <w:tcW w:w="1950" w:type="dxa"/>
          </w:tcPr>
          <w:p w:rsidR="007223E3" w:rsidRPr="004A051D" w:rsidRDefault="007223E3" w:rsidP="00B0175C">
            <w:pPr>
              <w:jc w:val="center"/>
              <w:rPr>
                <w:b/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szCs w:val="18"/>
              </w:rPr>
              <w:t>2.</w:t>
            </w:r>
          </w:p>
        </w:tc>
        <w:tc>
          <w:tcPr>
            <w:tcW w:w="5402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</w:rPr>
              <w:t xml:space="preserve">Количество выпускников 2015 года, не допущенных к </w:t>
            </w:r>
            <w:r>
              <w:rPr>
                <w:b/>
                <w:szCs w:val="28"/>
              </w:rPr>
              <w:t xml:space="preserve">государственной (итоговой) аттестации </w:t>
            </w:r>
            <w:r>
              <w:rPr>
                <w:b/>
                <w:bCs/>
              </w:rPr>
              <w:t>- всего: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  <w:r>
              <w:rPr>
                <w:b/>
                <w:szCs w:val="18"/>
              </w:rPr>
              <w:t>нет</w:t>
            </w: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  <w:r>
              <w:rPr>
                <w:b/>
                <w:szCs w:val="18"/>
              </w:rPr>
              <w:t>нет</w:t>
            </w:r>
          </w:p>
        </w:tc>
      </w:tr>
      <w:tr w:rsidR="007223E3" w:rsidRPr="003C52DA" w:rsidTr="00B0175C">
        <w:tc>
          <w:tcPr>
            <w:tcW w:w="607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szCs w:val="18"/>
              </w:rPr>
              <w:t>3.</w:t>
            </w:r>
          </w:p>
        </w:tc>
        <w:tc>
          <w:tcPr>
            <w:tcW w:w="5402" w:type="dxa"/>
          </w:tcPr>
          <w:p w:rsidR="007223E3" w:rsidRDefault="007223E3" w:rsidP="00B0175C">
            <w:pPr>
              <w:rPr>
                <w:b/>
              </w:rPr>
            </w:pPr>
            <w:r>
              <w:rPr>
                <w:b/>
              </w:rPr>
              <w:t xml:space="preserve">Количество выпускников 2015 года, сдававших ГИА в форме </w:t>
            </w:r>
          </w:p>
          <w:p w:rsidR="007223E3" w:rsidRDefault="007223E3" w:rsidP="00B0175C">
            <w:pPr>
              <w:rPr>
                <w:b/>
              </w:rPr>
            </w:pPr>
            <w:r>
              <w:rPr>
                <w:b/>
              </w:rPr>
              <w:t>- ОГЭ</w:t>
            </w:r>
          </w:p>
          <w:p w:rsidR="007223E3" w:rsidRDefault="007223E3" w:rsidP="00B0175C">
            <w:pPr>
              <w:rPr>
                <w:b/>
              </w:rPr>
            </w:pPr>
            <w:r>
              <w:rPr>
                <w:b/>
              </w:rPr>
              <w:t>- ГВЭ</w:t>
            </w:r>
          </w:p>
          <w:p w:rsidR="007223E3" w:rsidRDefault="007223E3" w:rsidP="00B0175C">
            <w:pPr>
              <w:rPr>
                <w:b/>
                <w:bCs/>
              </w:rPr>
            </w:pPr>
            <w:r>
              <w:rPr>
                <w:b/>
                <w:bCs/>
              </w:rPr>
              <w:t>- сдававших экзамен по труду (8 вид)</w:t>
            </w:r>
          </w:p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szCs w:val="18"/>
              </w:rPr>
              <w:t>- всего:</w:t>
            </w:r>
          </w:p>
        </w:tc>
        <w:tc>
          <w:tcPr>
            <w:tcW w:w="2087" w:type="dxa"/>
          </w:tcPr>
          <w:p w:rsidR="007223E3" w:rsidRPr="003C52DA" w:rsidRDefault="007223E3" w:rsidP="00B0175C">
            <w:pPr>
              <w:jc w:val="center"/>
              <w:rPr>
                <w:b/>
                <w:szCs w:val="18"/>
              </w:rPr>
            </w:pPr>
          </w:p>
          <w:p w:rsidR="007223E3" w:rsidRPr="003C52DA" w:rsidRDefault="007223E3" w:rsidP="00B0175C">
            <w:pPr>
              <w:jc w:val="center"/>
              <w:rPr>
                <w:b/>
                <w:szCs w:val="18"/>
              </w:rPr>
            </w:pPr>
            <w:r w:rsidRPr="003C52DA">
              <w:rPr>
                <w:b/>
                <w:szCs w:val="18"/>
              </w:rPr>
              <w:t>18</w:t>
            </w:r>
          </w:p>
        </w:tc>
        <w:tc>
          <w:tcPr>
            <w:tcW w:w="1950" w:type="dxa"/>
          </w:tcPr>
          <w:p w:rsidR="007223E3" w:rsidRPr="003C52DA" w:rsidRDefault="007223E3" w:rsidP="00B0175C">
            <w:pPr>
              <w:jc w:val="center"/>
              <w:rPr>
                <w:b/>
                <w:szCs w:val="18"/>
              </w:rPr>
            </w:pPr>
          </w:p>
          <w:p w:rsidR="007223E3" w:rsidRPr="003C52DA" w:rsidRDefault="007223E3" w:rsidP="00B0175C">
            <w:pPr>
              <w:jc w:val="center"/>
              <w:rPr>
                <w:b/>
                <w:szCs w:val="18"/>
              </w:rPr>
            </w:pPr>
            <w:r w:rsidRPr="003C52DA">
              <w:rPr>
                <w:b/>
                <w:szCs w:val="18"/>
              </w:rPr>
              <w:t>100%</w:t>
            </w: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szCs w:val="18"/>
              </w:rPr>
              <w:t>4.</w:t>
            </w:r>
          </w:p>
        </w:tc>
        <w:tc>
          <w:tcPr>
            <w:tcW w:w="5402" w:type="dxa"/>
          </w:tcPr>
          <w:p w:rsidR="007223E3" w:rsidRDefault="007223E3" w:rsidP="00B0175C">
            <w:pPr>
              <w:rPr>
                <w:b/>
                <w:szCs w:val="28"/>
              </w:rPr>
            </w:pPr>
            <w:r>
              <w:rPr>
                <w:b/>
              </w:rPr>
              <w:t xml:space="preserve">Количество </w:t>
            </w:r>
            <w:r>
              <w:rPr>
                <w:b/>
                <w:szCs w:val="28"/>
              </w:rPr>
              <w:t>обучающихся, освоивших основные общеобразовательные программы основного общего образования (получивших аттестат об основном общем образовании) -</w:t>
            </w:r>
            <w:r>
              <w:rPr>
                <w:b/>
                <w:bCs/>
              </w:rPr>
              <w:t xml:space="preserve"> всего</w:t>
            </w:r>
            <w:r>
              <w:rPr>
                <w:b/>
                <w:szCs w:val="28"/>
              </w:rPr>
              <w:t>:</w:t>
            </w:r>
          </w:p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szCs w:val="18"/>
              </w:rPr>
              <w:t>получивших свидетельство об окончании специальных (коррекционных) классов 8 вида</w:t>
            </w:r>
          </w:p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szCs w:val="18"/>
              </w:rPr>
              <w:t>всего: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  <w:r>
              <w:rPr>
                <w:b/>
                <w:szCs w:val="18"/>
              </w:rPr>
              <w:t>18</w:t>
            </w: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  <w:r>
              <w:rPr>
                <w:b/>
                <w:szCs w:val="18"/>
              </w:rPr>
              <w:t>100%</w:t>
            </w: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szCs w:val="18"/>
              </w:rPr>
              <w:t>5.</w:t>
            </w:r>
          </w:p>
        </w:tc>
        <w:tc>
          <w:tcPr>
            <w:tcW w:w="5402" w:type="dxa"/>
          </w:tcPr>
          <w:p w:rsidR="007223E3" w:rsidRDefault="007223E3" w:rsidP="00B0175C">
            <w:pPr>
              <w:rPr>
                <w:b/>
                <w:szCs w:val="28"/>
              </w:rPr>
            </w:pPr>
            <w:r>
              <w:rPr>
                <w:b/>
              </w:rPr>
              <w:t xml:space="preserve">Количество </w:t>
            </w:r>
            <w:r>
              <w:rPr>
                <w:b/>
                <w:szCs w:val="28"/>
              </w:rPr>
              <w:t>обучающихся, получивших справку об обучении в образовательном учреждении, реализующем основные общеобразовательные программы основного общего образования</w:t>
            </w:r>
          </w:p>
          <w:p w:rsidR="007223E3" w:rsidRDefault="007223E3" w:rsidP="00B0175C">
            <w:pPr>
              <w:rPr>
                <w:b/>
                <w:szCs w:val="18"/>
              </w:rPr>
            </w:pPr>
            <w:r>
              <w:rPr>
                <w:b/>
                <w:szCs w:val="28"/>
              </w:rPr>
              <w:t xml:space="preserve">- </w:t>
            </w:r>
            <w:r>
              <w:rPr>
                <w:b/>
                <w:bCs/>
              </w:rPr>
              <w:t>всего</w:t>
            </w:r>
            <w:r>
              <w:rPr>
                <w:b/>
                <w:szCs w:val="28"/>
              </w:rPr>
              <w:t xml:space="preserve">:                                                                           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  <w:r>
              <w:rPr>
                <w:b/>
                <w:szCs w:val="18"/>
              </w:rPr>
              <w:t>нет</w:t>
            </w: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/>
                <w:szCs w:val="18"/>
              </w:rPr>
              <w:t>6.</w:t>
            </w:r>
          </w:p>
        </w:tc>
        <w:tc>
          <w:tcPr>
            <w:tcW w:w="5402" w:type="dxa"/>
          </w:tcPr>
          <w:p w:rsidR="007223E3" w:rsidRDefault="007223E3" w:rsidP="00B0175C">
            <w:r>
              <w:rPr>
                <w:b/>
                <w:bCs/>
              </w:rPr>
              <w:t>Количество выпускников 2015 года, не преодолевших минимального балла по русскому языку - всего:</w:t>
            </w:r>
          </w:p>
        </w:tc>
        <w:tc>
          <w:tcPr>
            <w:tcW w:w="2087" w:type="dxa"/>
          </w:tcPr>
          <w:p w:rsidR="007223E3" w:rsidRPr="006C288E" w:rsidRDefault="007223E3" w:rsidP="00B0175C">
            <w:pPr>
              <w:jc w:val="center"/>
              <w:rPr>
                <w:b/>
                <w:bCs/>
                <w:szCs w:val="18"/>
              </w:rPr>
            </w:pPr>
            <w:r>
              <w:rPr>
                <w:b/>
                <w:bCs/>
                <w:szCs w:val="18"/>
              </w:rPr>
              <w:t>нет</w:t>
            </w:r>
          </w:p>
        </w:tc>
        <w:tc>
          <w:tcPr>
            <w:tcW w:w="1950" w:type="dxa"/>
          </w:tcPr>
          <w:p w:rsidR="007223E3" w:rsidRPr="006C288E" w:rsidRDefault="007223E3" w:rsidP="00B0175C">
            <w:pPr>
              <w:jc w:val="center"/>
              <w:rPr>
                <w:b/>
                <w:bCs/>
                <w:szCs w:val="18"/>
              </w:rPr>
            </w:pPr>
            <w:r>
              <w:rPr>
                <w:b/>
                <w:bCs/>
                <w:szCs w:val="18"/>
              </w:rPr>
              <w:t>нет</w:t>
            </w: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6.1.</w:t>
            </w:r>
          </w:p>
        </w:tc>
        <w:tc>
          <w:tcPr>
            <w:tcW w:w="5402" w:type="dxa"/>
          </w:tcPr>
          <w:p w:rsidR="007223E3" w:rsidRDefault="007223E3" w:rsidP="00B0175C">
            <w:r>
              <w:t>Годовая оценка за выпускной класс - «3»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6.2.</w:t>
            </w:r>
          </w:p>
        </w:tc>
        <w:tc>
          <w:tcPr>
            <w:tcW w:w="5402" w:type="dxa"/>
          </w:tcPr>
          <w:p w:rsidR="007223E3" w:rsidRDefault="007223E3" w:rsidP="00B0175C">
            <w:r>
              <w:t>Годовая оценка за выпускной класс - «4»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6.3.</w:t>
            </w:r>
          </w:p>
        </w:tc>
        <w:tc>
          <w:tcPr>
            <w:tcW w:w="5402" w:type="dxa"/>
          </w:tcPr>
          <w:p w:rsidR="007223E3" w:rsidRDefault="007223E3" w:rsidP="00B0175C">
            <w:r>
              <w:t>Годовая оценка за выпускной класс - «5»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6.4.</w:t>
            </w:r>
          </w:p>
        </w:tc>
        <w:tc>
          <w:tcPr>
            <w:tcW w:w="5402" w:type="dxa"/>
          </w:tcPr>
          <w:p w:rsidR="007223E3" w:rsidRDefault="007223E3" w:rsidP="00B0175C">
            <w:pPr>
              <w:rPr>
                <w:bCs/>
              </w:rPr>
            </w:pPr>
            <w:r>
              <w:rPr>
                <w:bCs/>
              </w:rPr>
              <w:t>Уровень  обучения выпускников 2014 года, не преодолевших минимального балла по русскому языку (базовый/углубленный)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/>
                <w:szCs w:val="18"/>
              </w:rPr>
              <w:t>7.</w:t>
            </w:r>
          </w:p>
        </w:tc>
        <w:tc>
          <w:tcPr>
            <w:tcW w:w="5402" w:type="dxa"/>
          </w:tcPr>
          <w:p w:rsidR="007223E3" w:rsidRDefault="007223E3" w:rsidP="00B0175C">
            <w:r>
              <w:rPr>
                <w:b/>
                <w:bCs/>
              </w:rPr>
              <w:t>Количество выпускников 2015 года, не преодолевших минимального балла по математике - всего:</w:t>
            </w:r>
          </w:p>
        </w:tc>
        <w:tc>
          <w:tcPr>
            <w:tcW w:w="2087" w:type="dxa"/>
          </w:tcPr>
          <w:p w:rsidR="007223E3" w:rsidRPr="006C288E" w:rsidRDefault="007223E3" w:rsidP="00B0175C">
            <w:pPr>
              <w:jc w:val="center"/>
              <w:rPr>
                <w:b/>
                <w:bCs/>
                <w:szCs w:val="18"/>
              </w:rPr>
            </w:pPr>
            <w:r>
              <w:rPr>
                <w:b/>
                <w:bCs/>
                <w:szCs w:val="18"/>
              </w:rPr>
              <w:t>нет</w:t>
            </w:r>
          </w:p>
        </w:tc>
        <w:tc>
          <w:tcPr>
            <w:tcW w:w="1950" w:type="dxa"/>
          </w:tcPr>
          <w:p w:rsidR="007223E3" w:rsidRPr="006C288E" w:rsidRDefault="007223E3" w:rsidP="00B0175C">
            <w:pPr>
              <w:jc w:val="center"/>
              <w:rPr>
                <w:b/>
                <w:bCs/>
                <w:szCs w:val="18"/>
              </w:rPr>
            </w:pPr>
            <w:r>
              <w:rPr>
                <w:b/>
                <w:bCs/>
                <w:szCs w:val="18"/>
              </w:rPr>
              <w:t>нет</w:t>
            </w: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7.1.</w:t>
            </w:r>
          </w:p>
        </w:tc>
        <w:tc>
          <w:tcPr>
            <w:tcW w:w="5402" w:type="dxa"/>
          </w:tcPr>
          <w:p w:rsidR="007223E3" w:rsidRDefault="007223E3" w:rsidP="00B0175C">
            <w:r>
              <w:t>Годовая оценка за выпускной класс - «3»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7.2.</w:t>
            </w:r>
          </w:p>
        </w:tc>
        <w:tc>
          <w:tcPr>
            <w:tcW w:w="5402" w:type="dxa"/>
          </w:tcPr>
          <w:p w:rsidR="007223E3" w:rsidRDefault="007223E3" w:rsidP="00B0175C">
            <w:r>
              <w:t>Годовая оценка за выпускной класс - «4»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7.3.</w:t>
            </w:r>
          </w:p>
        </w:tc>
        <w:tc>
          <w:tcPr>
            <w:tcW w:w="5402" w:type="dxa"/>
          </w:tcPr>
          <w:p w:rsidR="007223E3" w:rsidRDefault="007223E3" w:rsidP="00B0175C">
            <w:r>
              <w:t>Годовая оценка за выпускной класс - «5»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  <w:tr w:rsidR="007223E3" w:rsidTr="00B0175C">
        <w:tc>
          <w:tcPr>
            <w:tcW w:w="607" w:type="dxa"/>
          </w:tcPr>
          <w:p w:rsidR="007223E3" w:rsidRDefault="007223E3" w:rsidP="00B0175C">
            <w:pPr>
              <w:rPr>
                <w:bCs/>
                <w:szCs w:val="18"/>
              </w:rPr>
            </w:pPr>
            <w:r>
              <w:rPr>
                <w:bCs/>
                <w:szCs w:val="18"/>
              </w:rPr>
              <w:t>7.4.</w:t>
            </w:r>
          </w:p>
        </w:tc>
        <w:tc>
          <w:tcPr>
            <w:tcW w:w="5402" w:type="dxa"/>
          </w:tcPr>
          <w:p w:rsidR="007223E3" w:rsidRDefault="007223E3" w:rsidP="00B0175C">
            <w:pPr>
              <w:rPr>
                <w:bCs/>
              </w:rPr>
            </w:pPr>
            <w:r>
              <w:rPr>
                <w:bCs/>
              </w:rPr>
              <w:t>Уровень  обучения выпускников 2015 года, не преодолевших минимального балла по математике (базовый/углубленный)</w:t>
            </w:r>
          </w:p>
        </w:tc>
        <w:tc>
          <w:tcPr>
            <w:tcW w:w="2087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  <w:tc>
          <w:tcPr>
            <w:tcW w:w="1950" w:type="dxa"/>
          </w:tcPr>
          <w:p w:rsidR="007223E3" w:rsidRDefault="007223E3" w:rsidP="00B0175C">
            <w:pPr>
              <w:jc w:val="center"/>
              <w:rPr>
                <w:bCs/>
                <w:szCs w:val="18"/>
              </w:rPr>
            </w:pPr>
          </w:p>
        </w:tc>
      </w:tr>
    </w:tbl>
    <w:p w:rsidR="007223E3" w:rsidRDefault="007223E3" w:rsidP="00F759D6">
      <w:pPr>
        <w:rPr>
          <w:rFonts w:cs="Arial"/>
          <w:b/>
          <w:sz w:val="18"/>
          <w:szCs w:val="18"/>
        </w:rPr>
      </w:pPr>
      <w:r>
        <w:rPr>
          <w:rFonts w:cs="Arial"/>
          <w:b/>
          <w:sz w:val="18"/>
          <w:szCs w:val="18"/>
        </w:rPr>
        <w:t xml:space="preserve">                   </w:t>
      </w:r>
    </w:p>
    <w:p w:rsidR="007223E3" w:rsidRDefault="007223E3" w:rsidP="00F759D6">
      <w:pPr>
        <w:rPr>
          <w:rFonts w:cs="Arial"/>
          <w:b/>
          <w:sz w:val="18"/>
          <w:szCs w:val="18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Arial"/>
          <w:b/>
          <w:sz w:val="18"/>
          <w:szCs w:val="18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23520">
        <w:rPr>
          <w:rFonts w:ascii="Times New Roman" w:hAnsi="Times New Roman" w:cs="Times New Roman"/>
          <w:b/>
          <w:sz w:val="24"/>
          <w:szCs w:val="24"/>
        </w:rPr>
        <w:t>Русский язык</w:t>
      </w:r>
    </w:p>
    <w:tbl>
      <w:tblPr>
        <w:tblW w:w="0" w:type="auto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611"/>
        <w:gridCol w:w="1074"/>
        <w:gridCol w:w="1162"/>
        <w:gridCol w:w="1074"/>
        <w:gridCol w:w="1162"/>
        <w:gridCol w:w="1074"/>
        <w:gridCol w:w="1162"/>
        <w:gridCol w:w="1074"/>
        <w:gridCol w:w="1162"/>
      </w:tblGrid>
      <w:tr w:rsidR="007223E3" w:rsidRPr="00520BC3" w:rsidTr="00B0175C">
        <w:tc>
          <w:tcPr>
            <w:tcW w:w="1592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10" w:type="dxa"/>
            <w:gridSpan w:val="2"/>
          </w:tcPr>
          <w:p w:rsidR="007223E3" w:rsidRDefault="007223E3" w:rsidP="00B0175C">
            <w:pPr>
              <w:jc w:val="center"/>
            </w:pPr>
            <w:r>
              <w:t>2011-12 уч.год</w:t>
            </w:r>
          </w:p>
        </w:tc>
        <w:tc>
          <w:tcPr>
            <w:tcW w:w="2210" w:type="dxa"/>
            <w:gridSpan w:val="2"/>
          </w:tcPr>
          <w:p w:rsidR="007223E3" w:rsidRDefault="007223E3" w:rsidP="00B0175C">
            <w:pPr>
              <w:jc w:val="center"/>
            </w:pPr>
            <w:r>
              <w:t>2012 – 2013 уч.год</w:t>
            </w:r>
          </w:p>
        </w:tc>
        <w:tc>
          <w:tcPr>
            <w:tcW w:w="2210" w:type="dxa"/>
            <w:gridSpan w:val="2"/>
          </w:tcPr>
          <w:p w:rsidR="007223E3" w:rsidRDefault="007223E3" w:rsidP="00B0175C">
            <w:pPr>
              <w:jc w:val="center"/>
            </w:pPr>
            <w:r>
              <w:t>2013 – 2014 уч.год</w:t>
            </w:r>
          </w:p>
        </w:tc>
        <w:tc>
          <w:tcPr>
            <w:tcW w:w="2210" w:type="dxa"/>
            <w:gridSpan w:val="2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2014-2015 уч.год</w:t>
            </w:r>
          </w:p>
        </w:tc>
      </w:tr>
      <w:tr w:rsidR="007223E3" w:rsidRPr="00520BC3" w:rsidTr="00B0175C">
        <w:tc>
          <w:tcPr>
            <w:tcW w:w="1592" w:type="dxa"/>
          </w:tcPr>
          <w:p w:rsidR="007223E3" w:rsidRDefault="007223E3" w:rsidP="00B0175C">
            <w:pPr>
              <w:jc w:val="both"/>
            </w:pP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Средняя отметка</w:t>
            </w:r>
          </w:p>
        </w:tc>
        <w:tc>
          <w:tcPr>
            <w:tcW w:w="114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Средний тестовый балл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Средняя отметка</w:t>
            </w:r>
          </w:p>
        </w:tc>
        <w:tc>
          <w:tcPr>
            <w:tcW w:w="114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Средний тестовый балл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Средняя отметка</w:t>
            </w:r>
          </w:p>
        </w:tc>
        <w:tc>
          <w:tcPr>
            <w:tcW w:w="114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Средний тестовый балл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Средняя отметка</w:t>
            </w:r>
          </w:p>
        </w:tc>
        <w:tc>
          <w:tcPr>
            <w:tcW w:w="114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Средний тестовый балл</w:t>
            </w:r>
          </w:p>
        </w:tc>
      </w:tr>
      <w:tr w:rsidR="007223E3" w:rsidRPr="00520BC3" w:rsidTr="00B0175C">
        <w:tc>
          <w:tcPr>
            <w:tcW w:w="1592" w:type="dxa"/>
          </w:tcPr>
          <w:p w:rsidR="007223E3" w:rsidRDefault="007223E3" w:rsidP="00B0175C">
            <w:pPr>
              <w:jc w:val="both"/>
            </w:pPr>
            <w:r>
              <w:t>Лен. область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4,06</w:t>
            </w:r>
          </w:p>
        </w:tc>
        <w:tc>
          <w:tcPr>
            <w:tcW w:w="114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33,47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3,99</w:t>
            </w:r>
          </w:p>
        </w:tc>
        <w:tc>
          <w:tcPr>
            <w:tcW w:w="114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32,58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114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1062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48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223E3" w:rsidRPr="00520BC3" w:rsidTr="00B0175C">
        <w:tc>
          <w:tcPr>
            <w:tcW w:w="1592" w:type="dxa"/>
          </w:tcPr>
          <w:p w:rsidR="007223E3" w:rsidRDefault="007223E3" w:rsidP="00B0175C">
            <w:pPr>
              <w:jc w:val="both"/>
            </w:pPr>
            <w:r>
              <w:t>Тосненский район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4,13</w:t>
            </w:r>
          </w:p>
        </w:tc>
        <w:tc>
          <w:tcPr>
            <w:tcW w:w="1148" w:type="dxa"/>
          </w:tcPr>
          <w:p w:rsidR="007223E3" w:rsidRPr="00520BC3" w:rsidRDefault="007223E3" w:rsidP="00B0175C">
            <w:pPr>
              <w:rPr>
                <w:b/>
              </w:rPr>
            </w:pPr>
            <w:r w:rsidRPr="00520BC3">
              <w:rPr>
                <w:b/>
              </w:rPr>
              <w:t>33,59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4,00</w:t>
            </w:r>
          </w:p>
        </w:tc>
        <w:tc>
          <w:tcPr>
            <w:tcW w:w="114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32,56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114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1062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48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223E3" w:rsidRPr="00520BC3" w:rsidTr="00B0175C">
        <w:tc>
          <w:tcPr>
            <w:tcW w:w="1592" w:type="dxa"/>
          </w:tcPr>
          <w:p w:rsidR="007223E3" w:rsidRDefault="007223E3" w:rsidP="00B0175C">
            <w:pPr>
              <w:jc w:val="both"/>
            </w:pPr>
            <w:r>
              <w:t>МКОУ «Ушакинская СОШ №1»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3,9</w:t>
            </w:r>
          </w:p>
        </w:tc>
        <w:tc>
          <w:tcPr>
            <w:tcW w:w="114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31,2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4,06</w:t>
            </w:r>
          </w:p>
        </w:tc>
        <w:tc>
          <w:tcPr>
            <w:tcW w:w="114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33,12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3,65</w:t>
            </w:r>
          </w:p>
        </w:tc>
        <w:tc>
          <w:tcPr>
            <w:tcW w:w="114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29,59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48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27,8</w:t>
            </w:r>
          </w:p>
        </w:tc>
      </w:tr>
      <w:tr w:rsidR="007223E3" w:rsidRPr="00520BC3" w:rsidTr="00B0175C">
        <w:tc>
          <w:tcPr>
            <w:tcW w:w="1592" w:type="dxa"/>
          </w:tcPr>
          <w:p w:rsidR="007223E3" w:rsidRPr="00D23520" w:rsidRDefault="007223E3" w:rsidP="00B0175C">
            <w:pPr>
              <w:jc w:val="both"/>
            </w:pPr>
            <w:r>
              <w:rPr>
                <w:noProof/>
              </w:rPr>
              <w:pict>
                <v:shape id="_x0000_s1033" type="#_x0000_t75" style="position:absolute;left:0;text-align:left;margin-left:45.2pt;margin-top:44.25pt;width:342.7pt;height:192.95pt;z-index:251661824;visibility:visible;mso-wrap-distance-left:35.4pt;mso-wrap-distance-top:14.88pt;mso-wrap-distance-right:41.13pt;mso-wrap-distance-bottom:13.21pt;mso-position-horizontal-relative:text;mso-position-vertical-relative:text">
                  <v:imagedata r:id="rId21" o:title=""/>
                </v:shape>
                <o:OLEObject Type="Embed" ProgID="Excel.Chart.8" ShapeID="_x0000_s1033" DrawAspect="Content" ObjectID="_1509889746" r:id="rId22"/>
              </w:pict>
            </w:r>
            <w:r w:rsidRPr="00D23520">
              <w:t>Кол-во работ с макс.баллом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114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1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1148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62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48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62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48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Pr="00D23520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23520">
        <w:rPr>
          <w:rFonts w:ascii="Times New Roman" w:hAnsi="Times New Roman" w:cs="Times New Roman"/>
          <w:b/>
          <w:sz w:val="24"/>
          <w:szCs w:val="24"/>
        </w:rPr>
        <w:t xml:space="preserve">       Математика:</w:t>
      </w:r>
    </w:p>
    <w:tbl>
      <w:tblPr>
        <w:tblW w:w="0" w:type="auto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611"/>
        <w:gridCol w:w="1074"/>
        <w:gridCol w:w="1162"/>
        <w:gridCol w:w="1074"/>
        <w:gridCol w:w="1162"/>
        <w:gridCol w:w="1162"/>
        <w:gridCol w:w="1162"/>
        <w:gridCol w:w="1074"/>
        <w:gridCol w:w="1162"/>
      </w:tblGrid>
      <w:tr w:rsidR="007223E3" w:rsidRPr="00520BC3" w:rsidTr="00B0175C">
        <w:tc>
          <w:tcPr>
            <w:tcW w:w="1611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36" w:type="dxa"/>
            <w:gridSpan w:val="2"/>
          </w:tcPr>
          <w:p w:rsidR="007223E3" w:rsidRDefault="007223E3" w:rsidP="00B0175C">
            <w:pPr>
              <w:jc w:val="center"/>
            </w:pPr>
            <w:r>
              <w:t>2011-12 уч.год</w:t>
            </w:r>
          </w:p>
        </w:tc>
        <w:tc>
          <w:tcPr>
            <w:tcW w:w="2236" w:type="dxa"/>
            <w:gridSpan w:val="2"/>
          </w:tcPr>
          <w:p w:rsidR="007223E3" w:rsidRDefault="007223E3" w:rsidP="00B0175C">
            <w:pPr>
              <w:jc w:val="center"/>
            </w:pPr>
            <w:r>
              <w:t>2012 – 2013 уч.год</w:t>
            </w:r>
          </w:p>
        </w:tc>
        <w:tc>
          <w:tcPr>
            <w:tcW w:w="2324" w:type="dxa"/>
            <w:gridSpan w:val="2"/>
          </w:tcPr>
          <w:p w:rsidR="007223E3" w:rsidRDefault="007223E3" w:rsidP="00B0175C">
            <w:pPr>
              <w:jc w:val="center"/>
            </w:pPr>
            <w:r>
              <w:t>2013 – 2014 уч.год</w:t>
            </w:r>
          </w:p>
        </w:tc>
        <w:tc>
          <w:tcPr>
            <w:tcW w:w="2210" w:type="dxa"/>
            <w:gridSpan w:val="2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2014-2015 уч.год</w:t>
            </w:r>
          </w:p>
        </w:tc>
      </w:tr>
      <w:tr w:rsidR="007223E3" w:rsidRPr="00520BC3" w:rsidTr="00B0175C">
        <w:tc>
          <w:tcPr>
            <w:tcW w:w="1611" w:type="dxa"/>
          </w:tcPr>
          <w:p w:rsidR="007223E3" w:rsidRDefault="007223E3" w:rsidP="00B0175C">
            <w:pPr>
              <w:jc w:val="both"/>
            </w:pPr>
          </w:p>
        </w:tc>
        <w:tc>
          <w:tcPr>
            <w:tcW w:w="1074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Средняя отметка</w:t>
            </w: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Средний тестовый балл</w:t>
            </w:r>
          </w:p>
        </w:tc>
        <w:tc>
          <w:tcPr>
            <w:tcW w:w="1074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Средняя отметка</w:t>
            </w: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Средняя отметка</w:t>
            </w: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Средний тестовый балл</w:t>
            </w: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Средний тестовый балл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Средняя отметка</w:t>
            </w:r>
          </w:p>
        </w:tc>
        <w:tc>
          <w:tcPr>
            <w:tcW w:w="1148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063FE8">
              <w:t>Средний тестовый балл</w:t>
            </w:r>
          </w:p>
        </w:tc>
      </w:tr>
      <w:tr w:rsidR="007223E3" w:rsidRPr="00520BC3" w:rsidTr="00B0175C">
        <w:tc>
          <w:tcPr>
            <w:tcW w:w="1611" w:type="dxa"/>
          </w:tcPr>
          <w:p w:rsidR="007223E3" w:rsidRDefault="007223E3" w:rsidP="00B0175C">
            <w:pPr>
              <w:jc w:val="both"/>
            </w:pPr>
            <w:r>
              <w:t>Лен. область</w:t>
            </w:r>
          </w:p>
        </w:tc>
        <w:tc>
          <w:tcPr>
            <w:tcW w:w="1074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3,7</w:t>
            </w:r>
          </w:p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15,9</w:t>
            </w:r>
          </w:p>
        </w:tc>
        <w:tc>
          <w:tcPr>
            <w:tcW w:w="1074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4,01</w:t>
            </w: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19,58</w:t>
            </w: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1062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48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223E3" w:rsidRPr="00520BC3" w:rsidTr="00B0175C">
        <w:tc>
          <w:tcPr>
            <w:tcW w:w="1611" w:type="dxa"/>
          </w:tcPr>
          <w:p w:rsidR="007223E3" w:rsidRDefault="007223E3" w:rsidP="00B0175C">
            <w:pPr>
              <w:jc w:val="both"/>
            </w:pPr>
            <w:r>
              <w:t>Тосненский район</w:t>
            </w:r>
          </w:p>
        </w:tc>
        <w:tc>
          <w:tcPr>
            <w:tcW w:w="1074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3,8</w:t>
            </w: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16,5</w:t>
            </w:r>
          </w:p>
        </w:tc>
        <w:tc>
          <w:tcPr>
            <w:tcW w:w="1074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3,91</w:t>
            </w: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18,54</w:t>
            </w: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1062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48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223E3" w:rsidRPr="00520BC3" w:rsidTr="00B0175C">
        <w:tc>
          <w:tcPr>
            <w:tcW w:w="1611" w:type="dxa"/>
          </w:tcPr>
          <w:p w:rsidR="007223E3" w:rsidRDefault="007223E3" w:rsidP="00B0175C">
            <w:pPr>
              <w:jc w:val="both"/>
            </w:pPr>
            <w:r>
              <w:t>МКОУ «Ушакинская СОШ №1»</w:t>
            </w:r>
          </w:p>
        </w:tc>
        <w:tc>
          <w:tcPr>
            <w:tcW w:w="1074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3,6</w:t>
            </w: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15,4</w:t>
            </w:r>
          </w:p>
        </w:tc>
        <w:tc>
          <w:tcPr>
            <w:tcW w:w="1074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3,44</w:t>
            </w: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16,00</w:t>
            </w: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3,12</w:t>
            </w: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11,18</w:t>
            </w:r>
          </w:p>
        </w:tc>
        <w:tc>
          <w:tcPr>
            <w:tcW w:w="1062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48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b/>
                <w:sz w:val="24"/>
                <w:szCs w:val="24"/>
              </w:rPr>
              <w:t>12,4</w:t>
            </w:r>
          </w:p>
        </w:tc>
      </w:tr>
      <w:tr w:rsidR="007223E3" w:rsidRPr="00520BC3" w:rsidTr="00B0175C">
        <w:tc>
          <w:tcPr>
            <w:tcW w:w="1611" w:type="dxa"/>
          </w:tcPr>
          <w:p w:rsidR="007223E3" w:rsidRPr="00D23520" w:rsidRDefault="007223E3" w:rsidP="00B0175C">
            <w:pPr>
              <w:jc w:val="both"/>
            </w:pPr>
            <w:r>
              <w:rPr>
                <w:noProof/>
              </w:rPr>
              <w:pict>
                <v:shape id="_x0000_s1034" type="#_x0000_t75" style="position:absolute;left:0;text-align:left;margin-left:36.15pt;margin-top:18.05pt;width:414.25pt;height:238.1pt;z-index:251662848;visibility:visible;mso-wrap-distance-left:36.84pt;mso-wrap-distance-top:13.92pt;mso-wrap-distance-right:42.42pt;mso-wrap-distance-bottom:9.95pt;mso-position-horizontal-relative:text;mso-position-vertical-relative:text">
                  <v:imagedata r:id="rId23" o:title=""/>
                </v:shape>
                <o:OLEObject Type="Embed" ProgID="Excel.Chart.8" ShapeID="_x0000_s1034" DrawAspect="Content" ObjectID="_1509889747" r:id="rId24"/>
              </w:pict>
            </w:r>
          </w:p>
        </w:tc>
        <w:tc>
          <w:tcPr>
            <w:tcW w:w="1074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1162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1074" w:type="dxa"/>
          </w:tcPr>
          <w:p w:rsidR="007223E3" w:rsidRPr="00520BC3" w:rsidRDefault="007223E3" w:rsidP="00B0175C">
            <w:pPr>
              <w:jc w:val="center"/>
              <w:rPr>
                <w:b/>
              </w:rPr>
            </w:pPr>
          </w:p>
        </w:tc>
        <w:tc>
          <w:tcPr>
            <w:tcW w:w="1162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62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62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62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48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Pr="004C72DB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72DB">
        <w:rPr>
          <w:rFonts w:ascii="Times New Roman" w:hAnsi="Times New Roman" w:cs="Times New Roman"/>
          <w:b/>
          <w:sz w:val="24"/>
          <w:szCs w:val="24"/>
        </w:rPr>
        <w:t xml:space="preserve">Рекомендации: </w:t>
      </w:r>
    </w:p>
    <w:p w:rsidR="007223E3" w:rsidRPr="004C72DB" w:rsidRDefault="007223E3" w:rsidP="00F759D6">
      <w:pPr>
        <w:jc w:val="both"/>
      </w:pPr>
      <w:r w:rsidRPr="004C72DB">
        <w:t>Количество выпускников 11 (12) классов 2015 года, не преодолевших минимального балла по предметам по выбору.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56"/>
        <w:gridCol w:w="1941"/>
        <w:gridCol w:w="1706"/>
        <w:gridCol w:w="1340"/>
        <w:gridCol w:w="1340"/>
        <w:gridCol w:w="1340"/>
        <w:gridCol w:w="1885"/>
      </w:tblGrid>
      <w:tr w:rsidR="007223E3" w:rsidTr="00B0175C">
        <w:tc>
          <w:tcPr>
            <w:tcW w:w="456" w:type="dxa"/>
          </w:tcPr>
          <w:p w:rsidR="007223E3" w:rsidRDefault="007223E3" w:rsidP="00B0175C">
            <w:pPr>
              <w:pStyle w:val="10"/>
              <w:widowControl/>
              <w:autoSpaceDE/>
              <w:autoSpaceDN/>
              <w:spacing w:before="0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№</w:t>
            </w:r>
          </w:p>
        </w:tc>
        <w:tc>
          <w:tcPr>
            <w:tcW w:w="1941" w:type="dxa"/>
          </w:tcPr>
          <w:p w:rsidR="007223E3" w:rsidRDefault="007223E3" w:rsidP="00B0175C">
            <w:pPr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Предмет</w:t>
            </w:r>
          </w:p>
        </w:tc>
        <w:tc>
          <w:tcPr>
            <w:tcW w:w="1706" w:type="dxa"/>
          </w:tcPr>
          <w:p w:rsidR="007223E3" w:rsidRDefault="007223E3" w:rsidP="00B0175C">
            <w:pPr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Кол-во не преодолевших минимума</w:t>
            </w:r>
          </w:p>
          <w:p w:rsidR="007223E3" w:rsidRDefault="007223E3" w:rsidP="00B0175C">
            <w:pPr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(чел.)</w:t>
            </w:r>
          </w:p>
        </w:tc>
        <w:tc>
          <w:tcPr>
            <w:tcW w:w="1340" w:type="dxa"/>
          </w:tcPr>
          <w:p w:rsidR="007223E3" w:rsidRDefault="007223E3" w:rsidP="00B0175C">
            <w:pPr>
              <w:jc w:val="center"/>
              <w:rPr>
                <w:bCs/>
              </w:rPr>
            </w:pPr>
            <w:r>
              <w:rPr>
                <w:bCs/>
              </w:rPr>
              <w:t>Годовая оценка за выпускной класс - «3»</w:t>
            </w:r>
          </w:p>
          <w:p w:rsidR="007223E3" w:rsidRDefault="007223E3" w:rsidP="00B0175C">
            <w:pPr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(чел.)</w:t>
            </w:r>
          </w:p>
        </w:tc>
        <w:tc>
          <w:tcPr>
            <w:tcW w:w="1340" w:type="dxa"/>
          </w:tcPr>
          <w:p w:rsidR="007223E3" w:rsidRDefault="007223E3" w:rsidP="00B0175C">
            <w:pPr>
              <w:jc w:val="center"/>
              <w:rPr>
                <w:bCs/>
              </w:rPr>
            </w:pPr>
            <w:r>
              <w:rPr>
                <w:bCs/>
              </w:rPr>
              <w:t>Годовая оценка за выпускной класс - «4»</w:t>
            </w:r>
          </w:p>
          <w:p w:rsidR="007223E3" w:rsidRDefault="007223E3" w:rsidP="00B0175C">
            <w:pPr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(чел.)</w:t>
            </w:r>
          </w:p>
        </w:tc>
        <w:tc>
          <w:tcPr>
            <w:tcW w:w="1340" w:type="dxa"/>
          </w:tcPr>
          <w:p w:rsidR="007223E3" w:rsidRDefault="007223E3" w:rsidP="00B0175C">
            <w:pPr>
              <w:jc w:val="center"/>
              <w:rPr>
                <w:bCs/>
              </w:rPr>
            </w:pPr>
            <w:r>
              <w:rPr>
                <w:bCs/>
              </w:rPr>
              <w:t>Годовая оценка за выпускной класс - «5»</w:t>
            </w:r>
          </w:p>
          <w:p w:rsidR="007223E3" w:rsidRDefault="007223E3" w:rsidP="00B0175C">
            <w:pPr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(чел.)</w:t>
            </w:r>
          </w:p>
        </w:tc>
        <w:tc>
          <w:tcPr>
            <w:tcW w:w="1885" w:type="dxa"/>
          </w:tcPr>
          <w:p w:rsidR="007223E3" w:rsidRPr="00930C2A" w:rsidRDefault="007223E3" w:rsidP="00B0175C">
            <w:r w:rsidRPr="00930C2A">
              <w:rPr>
                <w:sz w:val="22"/>
                <w:szCs w:val="22"/>
              </w:rPr>
              <w:t>Ур</w:t>
            </w:r>
            <w:r>
              <w:rPr>
                <w:sz w:val="22"/>
                <w:szCs w:val="22"/>
              </w:rPr>
              <w:t>овень  обучения выпускников 2015</w:t>
            </w:r>
            <w:r w:rsidRPr="00930C2A">
              <w:rPr>
                <w:sz w:val="22"/>
                <w:szCs w:val="22"/>
              </w:rPr>
              <w:t xml:space="preserve"> года, не преодолевших минимального балла (базовый/углуб</w:t>
            </w:r>
            <w:r>
              <w:rPr>
                <w:sz w:val="22"/>
                <w:szCs w:val="22"/>
              </w:rPr>
              <w:t>лённый)</w:t>
            </w:r>
          </w:p>
        </w:tc>
      </w:tr>
      <w:tr w:rsidR="007223E3" w:rsidTr="00B0175C">
        <w:tc>
          <w:tcPr>
            <w:tcW w:w="456" w:type="dxa"/>
          </w:tcPr>
          <w:p w:rsidR="007223E3" w:rsidRDefault="007223E3" w:rsidP="00B0175C">
            <w:r>
              <w:t>1</w:t>
            </w:r>
          </w:p>
        </w:tc>
        <w:tc>
          <w:tcPr>
            <w:tcW w:w="1941" w:type="dxa"/>
          </w:tcPr>
          <w:p w:rsidR="007223E3" w:rsidRDefault="007223E3" w:rsidP="00B0175C">
            <w:r>
              <w:rPr>
                <w:szCs w:val="22"/>
              </w:rPr>
              <w:t>Химия</w:t>
            </w:r>
          </w:p>
        </w:tc>
        <w:tc>
          <w:tcPr>
            <w:tcW w:w="1706" w:type="dxa"/>
          </w:tcPr>
          <w:p w:rsidR="007223E3" w:rsidRDefault="007223E3" w:rsidP="00B0175C">
            <w:pPr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1</w:t>
            </w:r>
          </w:p>
        </w:tc>
        <w:tc>
          <w:tcPr>
            <w:tcW w:w="1340" w:type="dxa"/>
          </w:tcPr>
          <w:p w:rsidR="007223E3" w:rsidRDefault="007223E3" w:rsidP="00B0175C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1340" w:type="dxa"/>
          </w:tcPr>
          <w:p w:rsidR="007223E3" w:rsidRDefault="007223E3" w:rsidP="00B0175C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1340" w:type="dxa"/>
          </w:tcPr>
          <w:p w:rsidR="007223E3" w:rsidRDefault="007223E3" w:rsidP="00B0175C">
            <w:pPr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1</w:t>
            </w:r>
          </w:p>
        </w:tc>
        <w:tc>
          <w:tcPr>
            <w:tcW w:w="1885" w:type="dxa"/>
          </w:tcPr>
          <w:p w:rsidR="007223E3" w:rsidRDefault="007223E3" w:rsidP="00B0175C">
            <w:pPr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базовый</w:t>
            </w:r>
          </w:p>
        </w:tc>
      </w:tr>
      <w:tr w:rsidR="007223E3" w:rsidTr="00B0175C">
        <w:tc>
          <w:tcPr>
            <w:tcW w:w="456" w:type="dxa"/>
          </w:tcPr>
          <w:p w:rsidR="007223E3" w:rsidRDefault="007223E3" w:rsidP="00B0175C">
            <w:r>
              <w:t>2</w:t>
            </w:r>
          </w:p>
        </w:tc>
        <w:tc>
          <w:tcPr>
            <w:tcW w:w="1941" w:type="dxa"/>
          </w:tcPr>
          <w:p w:rsidR="007223E3" w:rsidRDefault="007223E3" w:rsidP="00B0175C">
            <w:r>
              <w:rPr>
                <w:szCs w:val="22"/>
              </w:rPr>
              <w:t>Обществознание</w:t>
            </w:r>
          </w:p>
        </w:tc>
        <w:tc>
          <w:tcPr>
            <w:tcW w:w="1706" w:type="dxa"/>
          </w:tcPr>
          <w:p w:rsidR="007223E3" w:rsidRDefault="007223E3" w:rsidP="00B0175C">
            <w:pPr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3</w:t>
            </w:r>
          </w:p>
        </w:tc>
        <w:tc>
          <w:tcPr>
            <w:tcW w:w="1340" w:type="dxa"/>
          </w:tcPr>
          <w:p w:rsidR="007223E3" w:rsidRDefault="007223E3" w:rsidP="00B0175C">
            <w:pPr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3</w:t>
            </w:r>
          </w:p>
        </w:tc>
        <w:tc>
          <w:tcPr>
            <w:tcW w:w="1340" w:type="dxa"/>
          </w:tcPr>
          <w:p w:rsidR="007223E3" w:rsidRDefault="007223E3" w:rsidP="00B0175C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1340" w:type="dxa"/>
          </w:tcPr>
          <w:p w:rsidR="007223E3" w:rsidRDefault="007223E3" w:rsidP="00B0175C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1885" w:type="dxa"/>
          </w:tcPr>
          <w:p w:rsidR="007223E3" w:rsidRDefault="007223E3" w:rsidP="00B0175C">
            <w:pPr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базовый</w:t>
            </w:r>
          </w:p>
        </w:tc>
      </w:tr>
    </w:tbl>
    <w:p w:rsidR="007223E3" w:rsidRDefault="007223E3" w:rsidP="00F759D6">
      <w:pPr>
        <w:ind w:firstLine="708"/>
        <w:jc w:val="both"/>
        <w:rPr>
          <w:b/>
        </w:rPr>
      </w:pPr>
    </w:p>
    <w:p w:rsidR="007223E3" w:rsidRDefault="007223E3" w:rsidP="00F759D6">
      <w:pPr>
        <w:ind w:firstLine="708"/>
        <w:jc w:val="both"/>
        <w:rPr>
          <w:b/>
        </w:rPr>
      </w:pPr>
    </w:p>
    <w:p w:rsidR="007223E3" w:rsidRDefault="007223E3" w:rsidP="00F759D6">
      <w:pPr>
        <w:ind w:firstLine="708"/>
        <w:jc w:val="both"/>
        <w:rPr>
          <w:b/>
        </w:rPr>
      </w:pPr>
    </w:p>
    <w:p w:rsidR="007223E3" w:rsidRDefault="007223E3" w:rsidP="00F759D6">
      <w:pPr>
        <w:ind w:firstLine="708"/>
        <w:jc w:val="both"/>
        <w:rPr>
          <w:b/>
        </w:rPr>
      </w:pPr>
    </w:p>
    <w:p w:rsidR="007223E3" w:rsidRDefault="007223E3" w:rsidP="00F759D6">
      <w:pPr>
        <w:ind w:firstLine="708"/>
        <w:jc w:val="both"/>
        <w:rPr>
          <w:b/>
        </w:rPr>
      </w:pPr>
    </w:p>
    <w:p w:rsidR="007223E3" w:rsidRDefault="007223E3" w:rsidP="00F759D6">
      <w:pPr>
        <w:ind w:firstLine="708"/>
        <w:jc w:val="both"/>
        <w:rPr>
          <w:b/>
        </w:rPr>
      </w:pPr>
      <w:r>
        <w:rPr>
          <w:b/>
        </w:rPr>
        <w:t>Это очень большое количество выпускников, не преодолевших минимального балла по предметам по выбору.</w:t>
      </w:r>
    </w:p>
    <w:p w:rsidR="007223E3" w:rsidRPr="004C72DB" w:rsidRDefault="007223E3" w:rsidP="00F759D6">
      <w:pPr>
        <w:jc w:val="both"/>
      </w:pPr>
    </w:p>
    <w:p w:rsidR="007223E3" w:rsidRPr="004C72DB" w:rsidRDefault="007223E3" w:rsidP="00F759D6">
      <w:pPr>
        <w:ind w:left="360"/>
        <w:jc w:val="both"/>
      </w:pPr>
      <w:r w:rsidRPr="004C72DB">
        <w:t>1. Учителям – предметникам  усилить подготовку к ГИА выпускников</w:t>
      </w:r>
    </w:p>
    <w:p w:rsidR="007223E3" w:rsidRPr="004C72DB" w:rsidRDefault="007223E3" w:rsidP="00F759D6">
      <w:pPr>
        <w:ind w:left="360"/>
        <w:jc w:val="both"/>
      </w:pPr>
      <w:r w:rsidRPr="004C72DB">
        <w:t>2. В связи с этим провести ряд следующих  мероприятий в выпускных классах:</w:t>
      </w:r>
    </w:p>
    <w:p w:rsidR="007223E3" w:rsidRPr="004C72DB" w:rsidRDefault="007223E3" w:rsidP="00F759D6">
      <w:pPr>
        <w:ind w:left="360"/>
        <w:jc w:val="both"/>
      </w:pPr>
      <w:r w:rsidRPr="004C72DB">
        <w:t xml:space="preserve"> - до 10.09.2015 г. провести входные контрольные работы по русскому языку и математике в 9, 10, 11 классах в форме ЕГЭ. В 10 классе по математике к/р базового уровня, в 11 классе по выбору (профиль, базовая) </w:t>
      </w:r>
    </w:p>
    <w:p w:rsidR="007223E3" w:rsidRPr="004C72DB" w:rsidRDefault="007223E3" w:rsidP="00F759D6">
      <w:pPr>
        <w:ind w:left="360"/>
        <w:jc w:val="both"/>
      </w:pPr>
      <w:r w:rsidRPr="004C72DB">
        <w:t xml:space="preserve"> - до 10.09.2015 г. классным руководителям 9, 10, 11 классов провести анкетирование по выбору экзаменов  и поступления обучающихся</w:t>
      </w:r>
    </w:p>
    <w:p w:rsidR="007223E3" w:rsidRPr="004C72DB" w:rsidRDefault="007223E3" w:rsidP="00F759D6">
      <w:pPr>
        <w:ind w:left="360"/>
        <w:jc w:val="both"/>
      </w:pPr>
      <w:r w:rsidRPr="004C72DB">
        <w:t xml:space="preserve"> - на родительском собрании результаты контрольных работ и анкетирования обучающихся представить родителям.</w:t>
      </w:r>
    </w:p>
    <w:p w:rsidR="007223E3" w:rsidRPr="004C72DB" w:rsidRDefault="007223E3" w:rsidP="00F759D6">
      <w:pPr>
        <w:ind w:left="360"/>
        <w:jc w:val="both"/>
      </w:pPr>
      <w:r w:rsidRPr="004C72DB">
        <w:t xml:space="preserve">  - учителям – предметникам в течение учебного года вести  систематическую, целенаправленную работу по подготовке к ГИА.</w:t>
      </w:r>
    </w:p>
    <w:p w:rsidR="007223E3" w:rsidRPr="00956E2D" w:rsidRDefault="007223E3" w:rsidP="00F759D6">
      <w:pPr>
        <w:jc w:val="both"/>
        <w:rPr>
          <w:b/>
        </w:rPr>
        <w:sectPr w:rsidR="007223E3" w:rsidRPr="00956E2D" w:rsidSect="00B0175C">
          <w:pgSz w:w="11906" w:h="16838"/>
          <w:pgMar w:top="1134" w:right="539" w:bottom="1134" w:left="1151" w:header="708" w:footer="708" w:gutter="0"/>
          <w:cols w:space="708"/>
          <w:docGrid w:linePitch="360"/>
        </w:sect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 В </w:t>
      </w:r>
      <w:r>
        <w:rPr>
          <w:rFonts w:ascii="Times New Roman" w:hAnsi="Times New Roman" w:cs="Times New Roman"/>
          <w:sz w:val="24"/>
          <w:szCs w:val="24"/>
        </w:rPr>
        <w:t xml:space="preserve">рамках промежуточной аттестации обучающихся во всех классах проводились годовые контрольные работы. (анализ работ прилагается в разделе «Внутришкольный контроль»). </w:t>
      </w:r>
    </w:p>
    <w:p w:rsidR="007223E3" w:rsidRDefault="007223E3" w:rsidP="00F759D6">
      <w:pPr>
        <w:pStyle w:val="PlainTex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Результаты работ следующие:</w:t>
      </w:r>
    </w:p>
    <w:p w:rsidR="007223E3" w:rsidRDefault="007223E3" w:rsidP="00F759D6">
      <w:pPr>
        <w:pStyle w:val="PlainTex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95"/>
        <w:gridCol w:w="1698"/>
        <w:gridCol w:w="1764"/>
        <w:gridCol w:w="1725"/>
        <w:gridCol w:w="1764"/>
        <w:gridCol w:w="1725"/>
      </w:tblGrid>
      <w:tr w:rsidR="007223E3" w:rsidTr="00B0175C">
        <w:tc>
          <w:tcPr>
            <w:tcW w:w="925" w:type="dxa"/>
            <w:vMerge w:val="restart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779" w:type="dxa"/>
            <w:vMerge w:val="restart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558" w:type="dxa"/>
            <w:gridSpan w:val="2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русский язык</w:t>
            </w:r>
          </w:p>
        </w:tc>
        <w:tc>
          <w:tcPr>
            <w:tcW w:w="3558" w:type="dxa"/>
            <w:gridSpan w:val="2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математика</w:t>
            </w:r>
          </w:p>
        </w:tc>
      </w:tr>
      <w:tr w:rsidR="007223E3" w:rsidTr="00B0175C">
        <w:tc>
          <w:tcPr>
            <w:tcW w:w="925" w:type="dxa"/>
            <w:vMerge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9" w:type="dxa"/>
            <w:vMerge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успеваемость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качество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успеваемость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качество</w:t>
            </w:r>
          </w:p>
        </w:tc>
      </w:tr>
      <w:tr w:rsidR="007223E3" w:rsidTr="00B0175C">
        <w:tc>
          <w:tcPr>
            <w:tcW w:w="925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</w:tr>
      <w:tr w:rsidR="007223E3" w:rsidTr="00B0175C">
        <w:tc>
          <w:tcPr>
            <w:tcW w:w="925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</w:tr>
      <w:tr w:rsidR="007223E3" w:rsidTr="00B0175C">
        <w:tc>
          <w:tcPr>
            <w:tcW w:w="925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</w:tr>
      <w:tr w:rsidR="007223E3" w:rsidTr="00B0175C">
        <w:tc>
          <w:tcPr>
            <w:tcW w:w="925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</w:tr>
      <w:tr w:rsidR="007223E3" w:rsidTr="00B0175C">
        <w:tc>
          <w:tcPr>
            <w:tcW w:w="925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87,5</w:t>
            </w:r>
          </w:p>
        </w:tc>
        <w:tc>
          <w:tcPr>
            <w:tcW w:w="1779" w:type="dxa"/>
          </w:tcPr>
          <w:p w:rsidR="007223E3" w:rsidRPr="00520BC3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0BC3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</w:tr>
    </w:tbl>
    <w:p w:rsidR="007223E3" w:rsidRDefault="007223E3" w:rsidP="00F759D6">
      <w:pPr>
        <w:pStyle w:val="PlainTex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    С целью получения объективной информации о состоянии уровня сформированности универсальных учебны</w:t>
      </w:r>
      <w:r>
        <w:rPr>
          <w:rFonts w:ascii="Times New Roman" w:hAnsi="Times New Roman" w:cs="Times New Roman"/>
          <w:sz w:val="24"/>
          <w:szCs w:val="24"/>
        </w:rPr>
        <w:t>х действий у обучающихся 1 – 4  классов</w:t>
      </w:r>
      <w:r w:rsidRPr="00063FE8">
        <w:rPr>
          <w:rFonts w:ascii="Times New Roman" w:hAnsi="Times New Roman" w:cs="Times New Roman"/>
          <w:sz w:val="24"/>
          <w:szCs w:val="24"/>
        </w:rPr>
        <w:t xml:space="preserve"> проводились различные диагностики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063FE8">
        <w:rPr>
          <w:rFonts w:ascii="Times New Roman" w:hAnsi="Times New Roman" w:cs="Times New Roman"/>
          <w:sz w:val="24"/>
          <w:szCs w:val="24"/>
        </w:rPr>
        <w:t>С целью отслеживания уровня сформированности предметных и метапредметных ре</w:t>
      </w:r>
      <w:r>
        <w:rPr>
          <w:rFonts w:ascii="Times New Roman" w:hAnsi="Times New Roman" w:cs="Times New Roman"/>
          <w:sz w:val="24"/>
          <w:szCs w:val="24"/>
        </w:rPr>
        <w:t xml:space="preserve">зультатов у обучающихся </w:t>
      </w:r>
      <w:r w:rsidRPr="00063FE8">
        <w:rPr>
          <w:rFonts w:ascii="Times New Roman" w:hAnsi="Times New Roman" w:cs="Times New Roman"/>
          <w:sz w:val="24"/>
          <w:szCs w:val="24"/>
        </w:rPr>
        <w:t xml:space="preserve"> проводились итоговые провероч</w:t>
      </w:r>
      <w:r>
        <w:rPr>
          <w:rFonts w:ascii="Times New Roman" w:hAnsi="Times New Roman" w:cs="Times New Roman"/>
          <w:sz w:val="24"/>
          <w:szCs w:val="24"/>
        </w:rPr>
        <w:t xml:space="preserve">ные работы. Обучающимся </w:t>
      </w:r>
      <w:r w:rsidRPr="00063FE8">
        <w:rPr>
          <w:rFonts w:ascii="Times New Roman" w:hAnsi="Times New Roman" w:cs="Times New Roman"/>
          <w:sz w:val="24"/>
          <w:szCs w:val="24"/>
        </w:rPr>
        <w:t xml:space="preserve"> предла</w:t>
      </w:r>
      <w:r>
        <w:rPr>
          <w:rFonts w:ascii="Times New Roman" w:hAnsi="Times New Roman" w:cs="Times New Roman"/>
          <w:sz w:val="24"/>
          <w:szCs w:val="24"/>
        </w:rPr>
        <w:t xml:space="preserve">галась </w:t>
      </w:r>
      <w:r w:rsidRPr="00063FE8">
        <w:rPr>
          <w:rFonts w:ascii="Times New Roman" w:hAnsi="Times New Roman" w:cs="Times New Roman"/>
          <w:sz w:val="24"/>
          <w:szCs w:val="24"/>
        </w:rPr>
        <w:t xml:space="preserve"> комплексная работа, включающая задания по русскому языку, чтению, математике</w:t>
      </w:r>
      <w:r>
        <w:rPr>
          <w:rFonts w:ascii="Times New Roman" w:hAnsi="Times New Roman" w:cs="Times New Roman"/>
          <w:sz w:val="24"/>
          <w:szCs w:val="24"/>
        </w:rPr>
        <w:t>, окружающему миру</w:t>
      </w:r>
      <w:r w:rsidRPr="00063FE8">
        <w:rPr>
          <w:rFonts w:ascii="Times New Roman" w:hAnsi="Times New Roman" w:cs="Times New Roman"/>
          <w:sz w:val="24"/>
          <w:szCs w:val="24"/>
        </w:rPr>
        <w:t>. Все проверочные работы состоят из двух частей: основная часть, которая проверяла сформированность предметных и метапредметных результатов на базовом уровне, и дополнительная часть, которая проверяла сформированность предметных и метапредметных результатов на повышенном уровне. Цель комплексной работы – определить уровень сформированности метапредметных результатов у обучающихся по итог</w:t>
      </w:r>
      <w:r>
        <w:rPr>
          <w:rFonts w:ascii="Times New Roman" w:hAnsi="Times New Roman" w:cs="Times New Roman"/>
          <w:sz w:val="24"/>
          <w:szCs w:val="24"/>
        </w:rPr>
        <w:t xml:space="preserve">ам освоения программы </w:t>
      </w:r>
      <w:r w:rsidRPr="00063FE8">
        <w:rPr>
          <w:rFonts w:ascii="Times New Roman" w:hAnsi="Times New Roman" w:cs="Times New Roman"/>
          <w:sz w:val="24"/>
          <w:szCs w:val="24"/>
        </w:rPr>
        <w:t xml:space="preserve"> начальной школы. Задачи комплексной работы – установить уровень овладения ключевыми умениями (сформированность навыков чтения, умение работать с текстом, понимать и выполнять инструкции), позволяющими успешно продвигаться в освоении учебного материала на следующем этапе обучения.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Результаты работ следующие: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 класс (учитель Чепрунова Л.В) – 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классе – 21 обучающийся, писали работу – 20</w:t>
      </w:r>
    </w:p>
    <w:p w:rsidR="007223E3" w:rsidRPr="00946F6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Общая успеваемость – 80</w:t>
      </w:r>
      <w:r w:rsidRPr="00664501">
        <w:rPr>
          <w:rFonts w:ascii="Times New Roman" w:hAnsi="Times New Roman" w:cs="Times New Roman"/>
          <w:b/>
          <w:sz w:val="24"/>
          <w:szCs w:val="24"/>
        </w:rPr>
        <w:t xml:space="preserve"> %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 класс (учитель Пашкова С.З..) 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классе – 27 обучающийся, писали работу – 26</w:t>
      </w:r>
    </w:p>
    <w:p w:rsidR="007223E3" w:rsidRPr="00664501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Общая успеваемость – 100</w:t>
      </w:r>
      <w:r w:rsidRPr="00664501">
        <w:rPr>
          <w:rFonts w:ascii="Times New Roman" w:hAnsi="Times New Roman" w:cs="Times New Roman"/>
          <w:b/>
          <w:sz w:val="24"/>
          <w:szCs w:val="24"/>
        </w:rPr>
        <w:t xml:space="preserve"> %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Качество знаний – 65</w:t>
      </w:r>
      <w:r w:rsidRPr="00664501">
        <w:rPr>
          <w:rFonts w:ascii="Times New Roman" w:hAnsi="Times New Roman" w:cs="Times New Roman"/>
          <w:b/>
          <w:sz w:val="24"/>
          <w:szCs w:val="24"/>
        </w:rPr>
        <w:t>%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 класс (учитель Мокеева В.И.) 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классе – 20 обучающийся, писали работу – 19</w:t>
      </w:r>
    </w:p>
    <w:p w:rsidR="007223E3" w:rsidRPr="00664501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Общая успеваемость – 100</w:t>
      </w:r>
      <w:r w:rsidRPr="00664501">
        <w:rPr>
          <w:rFonts w:ascii="Times New Roman" w:hAnsi="Times New Roman" w:cs="Times New Roman"/>
          <w:b/>
          <w:sz w:val="24"/>
          <w:szCs w:val="24"/>
        </w:rPr>
        <w:t xml:space="preserve"> %</w:t>
      </w:r>
    </w:p>
    <w:p w:rsidR="007223E3" w:rsidRPr="00664501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Качество знаний – 84</w:t>
      </w:r>
      <w:r w:rsidRPr="00664501">
        <w:rPr>
          <w:rFonts w:ascii="Times New Roman" w:hAnsi="Times New Roman" w:cs="Times New Roman"/>
          <w:b/>
          <w:sz w:val="24"/>
          <w:szCs w:val="24"/>
        </w:rPr>
        <w:t>%</w:t>
      </w:r>
    </w:p>
    <w:p w:rsidR="007223E3" w:rsidRPr="00664501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 класс (учитель Тучкова В.В.)   - писали в апреле 2015 года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Русский язык - % выполнения работы – 51,8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Метапредметная работа - % выполнения работы – 55,5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widowControl w:val="0"/>
        <w:suppressAutoHyphens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Пропуски уроков: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418"/>
        <w:gridCol w:w="850"/>
        <w:gridCol w:w="851"/>
        <w:gridCol w:w="992"/>
        <w:gridCol w:w="709"/>
        <w:gridCol w:w="1417"/>
      </w:tblGrid>
      <w:tr w:rsidR="007223E3" w:rsidRPr="00041B19" w:rsidTr="00B0175C"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bCs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t>Ступени/классы</w:t>
            </w:r>
          </w:p>
        </w:tc>
        <w:tc>
          <w:tcPr>
            <w:tcW w:w="481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bCs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t>2014-2015 учебный год</w:t>
            </w:r>
          </w:p>
        </w:tc>
      </w:tr>
      <w:tr w:rsidR="007223E3" w:rsidRPr="00041B19" w:rsidTr="00B0175C"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bCs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t xml:space="preserve">Всего </w:t>
            </w: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bCs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t xml:space="preserve">По болезни 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bCs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t>По уваж.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rPr>
                <w:rFonts w:ascii="Times New Roman" w:hAnsi="Times New Roman"/>
                <w:b/>
                <w:bCs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t>без уваж</w:t>
            </w: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bCs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t>На одного ученика</w:t>
            </w: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892</w:t>
            </w: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892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42</w:t>
            </w: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1865</w:t>
            </w: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1862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69</w:t>
            </w: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1271</w:t>
            </w: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1240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64</w:t>
            </w: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1275</w:t>
            </w: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1081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180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75</w:t>
            </w: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C5759C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  <w:r w:rsidRPr="00C5759C">
              <w:rPr>
                <w:rFonts w:ascii="Times New Roman" w:hAnsi="Times New Roman"/>
                <w:b/>
                <w:sz w:val="24"/>
              </w:rPr>
              <w:t>1 ст.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C5759C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5303</w:t>
            </w: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C5759C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5075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C5759C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214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C5759C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14</w:t>
            </w: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C5759C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2240</w:t>
            </w: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1742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217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281</w:t>
            </w: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149</w:t>
            </w: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801</w:t>
            </w: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634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133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34</w:t>
            </w: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</w:t>
            </w: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2607</w:t>
            </w: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2220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361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113</w:t>
            </w: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5581</w:t>
            </w: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4264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400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917</w:t>
            </w: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254</w:t>
            </w: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  <w:r w:rsidRPr="00634376">
              <w:rPr>
                <w:rFonts w:ascii="Times New Roman" w:hAnsi="Times New Roman"/>
                <w:b/>
                <w:sz w:val="24"/>
              </w:rPr>
              <w:t>2 ст.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2987</w:t>
            </w: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2367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620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230</w:t>
            </w: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2289</w:t>
            </w: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1528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692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69</w:t>
            </w: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143</w:t>
            </w: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  <w:r w:rsidRPr="00634376">
              <w:rPr>
                <w:rFonts w:ascii="Times New Roman" w:hAnsi="Times New Roman"/>
                <w:b/>
                <w:sz w:val="24"/>
              </w:rPr>
              <w:t>3 ст.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 w:rsidR="007223E3" w:rsidRPr="00041B19" w:rsidTr="00B0175C">
        <w:tc>
          <w:tcPr>
            <w:tcW w:w="1418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  <w:r w:rsidRPr="00634376">
              <w:rPr>
                <w:rFonts w:ascii="Times New Roman" w:hAnsi="Times New Roman"/>
                <w:b/>
                <w:sz w:val="24"/>
              </w:rPr>
              <w:t>Всего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:rsidR="007223E3" w:rsidRPr="00634376" w:rsidRDefault="007223E3" w:rsidP="00B0175C">
            <w:pPr>
              <w:pStyle w:val="a"/>
              <w:snapToGrid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</w:tbl>
    <w:p w:rsidR="007223E3" w:rsidRDefault="007223E3" w:rsidP="00F759D6">
      <w:pPr>
        <w:jc w:val="both"/>
      </w:pPr>
    </w:p>
    <w:p w:rsidR="007223E3" w:rsidRPr="00166A29" w:rsidRDefault="007223E3" w:rsidP="00F759D6">
      <w:pPr>
        <w:jc w:val="both"/>
      </w:pPr>
      <w:r w:rsidRPr="00166A29">
        <w:t xml:space="preserve">Вызывает тревогу такое огромное количество пропусков обучающихся.. Сравнительный анализ пропусков уроков показывает, что очень высокий %  пропущенных уроков (число пропущенных уроков в расчете на одного ученика). наблюдается в </w:t>
      </w:r>
      <w:r>
        <w:t>4,</w:t>
      </w:r>
      <w:r w:rsidRPr="00166A29">
        <w:t>5,7,</w:t>
      </w:r>
      <w:r>
        <w:t xml:space="preserve"> 8, </w:t>
      </w:r>
      <w:r w:rsidRPr="00166A29">
        <w:t xml:space="preserve"> 10, 11 классах. 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    В 2014-2015</w:t>
      </w:r>
      <w:r w:rsidRPr="00063FE8">
        <w:rPr>
          <w:rFonts w:ascii="Times New Roman" w:hAnsi="Times New Roman" w:cs="Times New Roman"/>
          <w:sz w:val="24"/>
          <w:szCs w:val="24"/>
        </w:rPr>
        <w:t xml:space="preserve"> учебном году на индивидуальном обучении </w:t>
      </w:r>
      <w:r>
        <w:rPr>
          <w:rFonts w:ascii="Times New Roman" w:hAnsi="Times New Roman" w:cs="Times New Roman"/>
          <w:sz w:val="24"/>
          <w:szCs w:val="24"/>
        </w:rPr>
        <w:t xml:space="preserve">по коррекционной общеобразовательной программе 8 вида </w:t>
      </w:r>
      <w:r w:rsidRPr="00063FE8">
        <w:rPr>
          <w:rFonts w:ascii="Times New Roman" w:hAnsi="Times New Roman" w:cs="Times New Roman"/>
          <w:sz w:val="24"/>
          <w:szCs w:val="24"/>
        </w:rPr>
        <w:t>нахо</w:t>
      </w:r>
      <w:r>
        <w:rPr>
          <w:rFonts w:ascii="Times New Roman" w:hAnsi="Times New Roman" w:cs="Times New Roman"/>
          <w:sz w:val="24"/>
          <w:szCs w:val="24"/>
        </w:rPr>
        <w:t>дили</w:t>
      </w:r>
      <w:r w:rsidRPr="00063FE8">
        <w:rPr>
          <w:rFonts w:ascii="Times New Roman" w:hAnsi="Times New Roman" w:cs="Times New Roman"/>
          <w:sz w:val="24"/>
          <w:szCs w:val="24"/>
        </w:rPr>
        <w:t xml:space="preserve">сь </w:t>
      </w:r>
      <w:r>
        <w:rPr>
          <w:rFonts w:ascii="Times New Roman" w:hAnsi="Times New Roman" w:cs="Times New Roman"/>
          <w:sz w:val="24"/>
          <w:szCs w:val="24"/>
        </w:rPr>
        <w:t xml:space="preserve">2 обучающихся: Банковский Даниил, обучающийся 8  класса, Купреев Игорь, ученик 8 класса. Также на индивидуальном обучении находились 2 ученика начальной школы (дети – инвалиды) – Другаков Максим – 1 класс, Смолина Алина – 3 класс.  </w:t>
      </w:r>
      <w:r w:rsidRPr="00063FE8">
        <w:rPr>
          <w:rFonts w:ascii="Times New Roman" w:hAnsi="Times New Roman" w:cs="Times New Roman"/>
          <w:sz w:val="24"/>
          <w:szCs w:val="24"/>
        </w:rPr>
        <w:t xml:space="preserve"> Занятия проводились согласно утвержден</w:t>
      </w:r>
      <w:r>
        <w:rPr>
          <w:rFonts w:ascii="Times New Roman" w:hAnsi="Times New Roman" w:cs="Times New Roman"/>
          <w:sz w:val="24"/>
          <w:szCs w:val="24"/>
        </w:rPr>
        <w:t>ному расписанию и в соответствии</w:t>
      </w:r>
      <w:r w:rsidRPr="00063FE8">
        <w:rPr>
          <w:rFonts w:ascii="Times New Roman" w:hAnsi="Times New Roman" w:cs="Times New Roman"/>
          <w:sz w:val="24"/>
          <w:szCs w:val="24"/>
        </w:rPr>
        <w:t xml:space="preserve"> с тематическим планированием, своевременно оформлялась школьная документация. Программный материал по всем предметам освоен в полном объеме. Жалоб и претензий со стороны род</w:t>
      </w:r>
      <w:r>
        <w:rPr>
          <w:rFonts w:ascii="Times New Roman" w:hAnsi="Times New Roman" w:cs="Times New Roman"/>
          <w:sz w:val="24"/>
          <w:szCs w:val="24"/>
        </w:rPr>
        <w:t xml:space="preserve">ителей обучающихся </w:t>
      </w:r>
      <w:r w:rsidRPr="00063FE8">
        <w:rPr>
          <w:rFonts w:ascii="Times New Roman" w:hAnsi="Times New Roman" w:cs="Times New Roman"/>
          <w:sz w:val="24"/>
          <w:szCs w:val="24"/>
        </w:rPr>
        <w:t xml:space="preserve"> нет.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rPr>
          <w:b/>
        </w:rPr>
      </w:pPr>
    </w:p>
    <w:p w:rsidR="007223E3" w:rsidRDefault="007223E3" w:rsidP="00F759D6">
      <w:pPr>
        <w:rPr>
          <w:b/>
        </w:rPr>
      </w:pPr>
    </w:p>
    <w:p w:rsidR="007223E3" w:rsidRDefault="007223E3" w:rsidP="00F759D6">
      <w:pPr>
        <w:rPr>
          <w:b/>
        </w:rPr>
      </w:pPr>
    </w:p>
    <w:p w:rsidR="007223E3" w:rsidRDefault="007223E3" w:rsidP="00F759D6">
      <w:pPr>
        <w:rPr>
          <w:b/>
        </w:rPr>
      </w:pPr>
    </w:p>
    <w:p w:rsidR="007223E3" w:rsidRDefault="007223E3" w:rsidP="00F759D6">
      <w:pPr>
        <w:rPr>
          <w:b/>
        </w:rPr>
      </w:pPr>
    </w:p>
    <w:p w:rsidR="007223E3" w:rsidRDefault="007223E3" w:rsidP="00F759D6">
      <w:pPr>
        <w:rPr>
          <w:b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B8521C" w:rsidRDefault="007223E3" w:rsidP="00F759D6">
      <w:pPr>
        <w:pStyle w:val="PlainText"/>
        <w:numPr>
          <w:ilvl w:val="0"/>
          <w:numId w:val="7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3310A">
        <w:rPr>
          <w:rFonts w:ascii="Times New Roman" w:hAnsi="Times New Roman" w:cs="Times New Roman"/>
          <w:b/>
          <w:sz w:val="24"/>
          <w:szCs w:val="24"/>
        </w:rPr>
        <w:t>Кадровый состав школы</w:t>
      </w:r>
      <w:r w:rsidRPr="00063FE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84267A" w:rsidRDefault="007223E3" w:rsidP="00F759D6">
      <w:pPr>
        <w:pStyle w:val="BodyTextIndent"/>
        <w:spacing w:line="240" w:lineRule="auto"/>
        <w:jc w:val="left"/>
      </w:pPr>
      <w:r w:rsidRPr="0084267A">
        <w:t>Образовательный процесс обеспечивается педагогиче</w:t>
      </w:r>
      <w:r>
        <w:t>ским коллективом численностью 26 человек, из них – 6</w:t>
      </w:r>
      <w:r w:rsidRPr="0084267A">
        <w:t xml:space="preserve"> совместителей, 2 учителя  (Скворцова М.В., Рудая Ю.Б.) находятся в отпуске по уходу за ребенком до 1,5 лет.</w:t>
      </w:r>
    </w:p>
    <w:p w:rsidR="007223E3" w:rsidRPr="0084267A" w:rsidRDefault="007223E3" w:rsidP="00F759D6">
      <w:pPr>
        <w:spacing w:line="220" w:lineRule="auto"/>
        <w:jc w:val="both"/>
      </w:pPr>
      <w:r w:rsidRPr="0084267A">
        <w:t xml:space="preserve">Награждены знаками: </w:t>
      </w:r>
    </w:p>
    <w:p w:rsidR="007223E3" w:rsidRPr="0084267A" w:rsidRDefault="007223E3" w:rsidP="00F759D6">
      <w:pPr>
        <w:spacing w:line="220" w:lineRule="auto"/>
        <w:jc w:val="both"/>
      </w:pPr>
      <w:r w:rsidRPr="0084267A">
        <w:t>«Отличник народного образования»  - 1 человек</w:t>
      </w:r>
    </w:p>
    <w:p w:rsidR="007223E3" w:rsidRPr="0084267A" w:rsidRDefault="007223E3" w:rsidP="00F759D6">
      <w:pPr>
        <w:spacing w:line="220" w:lineRule="auto"/>
        <w:jc w:val="both"/>
      </w:pPr>
      <w:r w:rsidRPr="0084267A">
        <w:t xml:space="preserve">«Почетный работник общего и профессионального образования» – 1 человек,         </w:t>
      </w:r>
    </w:p>
    <w:p w:rsidR="007223E3" w:rsidRPr="0084267A" w:rsidRDefault="007223E3" w:rsidP="00F759D6">
      <w:pPr>
        <w:spacing w:line="220" w:lineRule="auto"/>
        <w:jc w:val="both"/>
      </w:pPr>
      <w:r w:rsidRPr="0084267A">
        <w:t>грамотами:</w:t>
      </w:r>
    </w:p>
    <w:p w:rsidR="007223E3" w:rsidRDefault="007223E3" w:rsidP="00F759D6">
      <w:pPr>
        <w:spacing w:line="220" w:lineRule="auto"/>
        <w:jc w:val="both"/>
      </w:pPr>
      <w:r w:rsidRPr="0084267A">
        <w:t>Министерства Образования и Науки РФ – 5 человека</w:t>
      </w:r>
    </w:p>
    <w:p w:rsidR="007223E3" w:rsidRPr="00193017" w:rsidRDefault="007223E3" w:rsidP="00F759D6">
      <w:pPr>
        <w:spacing w:line="220" w:lineRule="auto"/>
        <w:jc w:val="both"/>
      </w:pPr>
      <w:r w:rsidRPr="00193017">
        <w:t>Благодарственным письмом депутата Законодательного собрания Ленинградской области  Соколова Ю.В.</w:t>
      </w:r>
      <w:r>
        <w:t xml:space="preserve"> – 2 человека</w:t>
      </w:r>
    </w:p>
    <w:p w:rsidR="007223E3" w:rsidRDefault="007223E3" w:rsidP="00F759D6">
      <w:pPr>
        <w:spacing w:line="220" w:lineRule="auto"/>
        <w:jc w:val="both"/>
      </w:pPr>
      <w:r w:rsidRPr="0084267A">
        <w:t>Грамотой Главы МО Тосненский район ЛО   - 3 человека</w:t>
      </w:r>
    </w:p>
    <w:p w:rsidR="007223E3" w:rsidRDefault="007223E3" w:rsidP="00F759D6">
      <w:pPr>
        <w:spacing w:line="220" w:lineRule="auto"/>
        <w:jc w:val="both"/>
      </w:pPr>
      <w:r>
        <w:t>Благодарственным письмом администрации МО ТР ЛО – 1 человек</w:t>
      </w:r>
    </w:p>
    <w:p w:rsidR="007223E3" w:rsidRPr="0084267A" w:rsidRDefault="007223E3" w:rsidP="00F759D6">
      <w:pPr>
        <w:spacing w:line="220" w:lineRule="auto"/>
        <w:jc w:val="both"/>
      </w:pPr>
      <w:r>
        <w:t>Благодарностью ЗАКС ЛО – 1 человек</w:t>
      </w:r>
    </w:p>
    <w:p w:rsidR="007223E3" w:rsidRPr="0084267A" w:rsidRDefault="007223E3" w:rsidP="00F759D6">
      <w:pPr>
        <w:spacing w:line="220" w:lineRule="auto"/>
        <w:jc w:val="both"/>
      </w:pPr>
      <w:r w:rsidRPr="0084267A">
        <w:t>Комитета общего и профессионального образования ЛО – 9 человека</w:t>
      </w:r>
    </w:p>
    <w:p w:rsidR="007223E3" w:rsidRPr="0084267A" w:rsidRDefault="007223E3" w:rsidP="00F759D6">
      <w:pPr>
        <w:spacing w:line="220" w:lineRule="auto"/>
        <w:jc w:val="both"/>
      </w:pPr>
      <w:r w:rsidRPr="0084267A">
        <w:t>Комитета образования администрации МО Тосненский район Ленинградской области – 10 человек</w:t>
      </w:r>
    </w:p>
    <w:p w:rsidR="007223E3" w:rsidRPr="0084267A" w:rsidRDefault="007223E3" w:rsidP="00F759D6">
      <w:pPr>
        <w:spacing w:line="220" w:lineRule="auto"/>
        <w:jc w:val="both"/>
      </w:pPr>
    </w:p>
    <w:p w:rsidR="007223E3" w:rsidRPr="0084267A" w:rsidRDefault="007223E3" w:rsidP="00F759D6">
      <w:pPr>
        <w:pStyle w:val="PlainText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4267A">
        <w:rPr>
          <w:rFonts w:ascii="Times New Roman" w:hAnsi="Times New Roman" w:cs="Times New Roman"/>
          <w:b/>
          <w:sz w:val="24"/>
          <w:szCs w:val="24"/>
        </w:rPr>
        <w:t xml:space="preserve">Образование педагогов (%) </w:t>
      </w:r>
    </w:p>
    <w:p w:rsidR="007223E3" w:rsidRPr="0084267A" w:rsidRDefault="007223E3" w:rsidP="00F759D6">
      <w:pPr>
        <w:pStyle w:val="PlainText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89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19"/>
        <w:gridCol w:w="1789"/>
        <w:gridCol w:w="1620"/>
        <w:gridCol w:w="1440"/>
        <w:gridCol w:w="2160"/>
      </w:tblGrid>
      <w:tr w:rsidR="007223E3" w:rsidRPr="0084267A" w:rsidTr="00B0175C">
        <w:tc>
          <w:tcPr>
            <w:tcW w:w="1919" w:type="dxa"/>
          </w:tcPr>
          <w:p w:rsidR="007223E3" w:rsidRPr="0084267A" w:rsidRDefault="007223E3" w:rsidP="00B0175C">
            <w:pPr>
              <w:ind w:firstLine="426"/>
              <w:jc w:val="both"/>
            </w:pPr>
            <w:r w:rsidRPr="0084267A">
              <w:t>Общее кол-во педагогов на 1 сентября текущего</w:t>
            </w:r>
            <w:r w:rsidRPr="0084267A">
              <w:rPr>
                <w:b/>
              </w:rPr>
              <w:t xml:space="preserve"> </w:t>
            </w:r>
            <w:r w:rsidRPr="0084267A">
              <w:t>года</w:t>
            </w:r>
          </w:p>
        </w:tc>
        <w:tc>
          <w:tcPr>
            <w:tcW w:w="7009" w:type="dxa"/>
            <w:gridSpan w:val="4"/>
          </w:tcPr>
          <w:p w:rsidR="007223E3" w:rsidRPr="0084267A" w:rsidRDefault="007223E3" w:rsidP="00B0175C">
            <w:pPr>
              <w:pStyle w:val="PlainText"/>
              <w:ind w:firstLine="42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267A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</w:p>
        </w:tc>
      </w:tr>
      <w:tr w:rsidR="007223E3" w:rsidRPr="0084267A" w:rsidTr="00B0175C">
        <w:tc>
          <w:tcPr>
            <w:tcW w:w="1919" w:type="dxa"/>
            <w:vMerge w:val="restart"/>
          </w:tcPr>
          <w:p w:rsidR="007223E3" w:rsidRPr="0084267A" w:rsidRDefault="007223E3" w:rsidP="00B0175C">
            <w:pPr>
              <w:ind w:firstLine="426"/>
              <w:jc w:val="center"/>
            </w:pPr>
          </w:p>
          <w:p w:rsidR="007223E3" w:rsidRPr="0084267A" w:rsidRDefault="007223E3" w:rsidP="00B0175C">
            <w:pPr>
              <w:ind w:firstLine="426"/>
              <w:jc w:val="center"/>
            </w:pPr>
          </w:p>
          <w:p w:rsidR="007223E3" w:rsidRPr="0084267A" w:rsidRDefault="007223E3" w:rsidP="00B0175C">
            <w:pPr>
              <w:ind w:firstLine="426"/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3409" w:type="dxa"/>
            <w:gridSpan w:val="2"/>
          </w:tcPr>
          <w:p w:rsidR="007223E3" w:rsidRPr="0084267A" w:rsidRDefault="007223E3" w:rsidP="00B0175C">
            <w:pPr>
              <w:pStyle w:val="PlainText"/>
              <w:ind w:firstLine="42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267A">
              <w:rPr>
                <w:rFonts w:ascii="Times New Roman" w:hAnsi="Times New Roman" w:cs="Times New Roman"/>
                <w:sz w:val="24"/>
                <w:szCs w:val="24"/>
              </w:rPr>
              <w:t>Высшее педагогическое</w:t>
            </w:r>
          </w:p>
        </w:tc>
        <w:tc>
          <w:tcPr>
            <w:tcW w:w="3600" w:type="dxa"/>
            <w:gridSpan w:val="2"/>
          </w:tcPr>
          <w:p w:rsidR="007223E3" w:rsidRPr="0084267A" w:rsidRDefault="007223E3" w:rsidP="00B0175C">
            <w:pPr>
              <w:pStyle w:val="PlainText"/>
              <w:ind w:firstLine="42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267A">
              <w:rPr>
                <w:rFonts w:ascii="Times New Roman" w:hAnsi="Times New Roman" w:cs="Times New Roman"/>
                <w:sz w:val="24"/>
                <w:szCs w:val="24"/>
              </w:rPr>
              <w:t>Среднее специальное</w:t>
            </w:r>
          </w:p>
        </w:tc>
      </w:tr>
      <w:tr w:rsidR="007223E3" w:rsidRPr="0084267A" w:rsidTr="00B0175C">
        <w:tc>
          <w:tcPr>
            <w:tcW w:w="1919" w:type="dxa"/>
            <w:vMerge/>
          </w:tcPr>
          <w:p w:rsidR="007223E3" w:rsidRPr="0084267A" w:rsidRDefault="007223E3" w:rsidP="00B0175C">
            <w:pPr>
              <w:ind w:firstLine="426"/>
              <w:jc w:val="both"/>
            </w:pPr>
          </w:p>
        </w:tc>
        <w:tc>
          <w:tcPr>
            <w:tcW w:w="1789" w:type="dxa"/>
          </w:tcPr>
          <w:p w:rsidR="007223E3" w:rsidRPr="0084267A" w:rsidRDefault="007223E3" w:rsidP="00B0175C">
            <w:pPr>
              <w:pStyle w:val="PlainText"/>
              <w:ind w:firstLine="42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620" w:type="dxa"/>
          </w:tcPr>
          <w:p w:rsidR="007223E3" w:rsidRPr="0084267A" w:rsidRDefault="007223E3" w:rsidP="00B0175C">
            <w:pPr>
              <w:pStyle w:val="PlainText"/>
              <w:ind w:firstLine="42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86</w:t>
            </w:r>
            <w:r w:rsidRPr="0084267A">
              <w:rPr>
                <w:rFonts w:ascii="Times New Roman" w:hAnsi="Times New Roman" w:cs="Times New Roman"/>
                <w:sz w:val="24"/>
                <w:szCs w:val="24"/>
              </w:rPr>
              <w:t xml:space="preserve"> %</w:t>
            </w:r>
          </w:p>
        </w:tc>
        <w:tc>
          <w:tcPr>
            <w:tcW w:w="1440" w:type="dxa"/>
          </w:tcPr>
          <w:p w:rsidR="007223E3" w:rsidRPr="0084267A" w:rsidRDefault="007223E3" w:rsidP="00B0175C">
            <w:pPr>
              <w:pStyle w:val="PlainText"/>
              <w:ind w:firstLine="42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60" w:type="dxa"/>
          </w:tcPr>
          <w:p w:rsidR="007223E3" w:rsidRPr="0084267A" w:rsidRDefault="007223E3" w:rsidP="00B0175C">
            <w:pPr>
              <w:pStyle w:val="PlainText"/>
              <w:ind w:firstLine="42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 w:rsidRPr="0084267A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</w:tbl>
    <w:p w:rsidR="007223E3" w:rsidRDefault="007223E3" w:rsidP="00F759D6">
      <w:pPr>
        <w:spacing w:line="220" w:lineRule="auto"/>
        <w:ind w:firstLine="426"/>
        <w:jc w:val="both"/>
      </w:pPr>
    </w:p>
    <w:p w:rsidR="007223E3" w:rsidRDefault="007223E3" w:rsidP="00F759D6">
      <w:pPr>
        <w:spacing w:line="220" w:lineRule="auto"/>
        <w:ind w:firstLine="426"/>
        <w:jc w:val="both"/>
      </w:pPr>
    </w:p>
    <w:p w:rsidR="007223E3" w:rsidRDefault="007223E3" w:rsidP="00F759D6">
      <w:pPr>
        <w:spacing w:line="220" w:lineRule="auto"/>
        <w:ind w:firstLine="426"/>
        <w:jc w:val="both"/>
      </w:pPr>
    </w:p>
    <w:p w:rsidR="007223E3" w:rsidRDefault="007223E3" w:rsidP="00F759D6">
      <w:pPr>
        <w:spacing w:line="220" w:lineRule="auto"/>
        <w:ind w:firstLine="426"/>
        <w:jc w:val="both"/>
      </w:pPr>
      <w:r w:rsidRPr="004D5F04">
        <w:object w:dxaOrig="7203" w:dyaOrig="5405">
          <v:shape id="_x0000_i1043" type="#_x0000_t75" style="width:5in;height:267.75pt" o:ole="">
            <v:imagedata r:id="rId25" o:title=""/>
          </v:shape>
          <o:OLEObject Type="Embed" ProgID="PowerPoint.Slide.12" ShapeID="_x0000_i1043" DrawAspect="Content" ObjectID="_1509889738" r:id="rId26"/>
        </w:object>
      </w:r>
    </w:p>
    <w:p w:rsidR="007223E3" w:rsidRDefault="007223E3" w:rsidP="00F759D6">
      <w:pPr>
        <w:spacing w:line="220" w:lineRule="auto"/>
        <w:ind w:firstLine="426"/>
        <w:jc w:val="both"/>
      </w:pPr>
    </w:p>
    <w:p w:rsidR="007223E3" w:rsidRDefault="007223E3" w:rsidP="00F759D6">
      <w:pPr>
        <w:spacing w:line="220" w:lineRule="auto"/>
        <w:ind w:firstLine="426"/>
        <w:jc w:val="both"/>
      </w:pPr>
    </w:p>
    <w:p w:rsidR="007223E3" w:rsidRDefault="007223E3" w:rsidP="00F759D6">
      <w:pPr>
        <w:spacing w:line="220" w:lineRule="auto"/>
        <w:ind w:firstLine="426"/>
        <w:jc w:val="both"/>
      </w:pPr>
    </w:p>
    <w:p w:rsidR="007223E3" w:rsidRDefault="007223E3" w:rsidP="00F759D6">
      <w:pPr>
        <w:spacing w:line="220" w:lineRule="auto"/>
        <w:ind w:firstLine="426"/>
        <w:jc w:val="both"/>
      </w:pPr>
    </w:p>
    <w:p w:rsidR="007223E3" w:rsidRDefault="007223E3" w:rsidP="00F759D6">
      <w:pPr>
        <w:spacing w:line="220" w:lineRule="auto"/>
        <w:jc w:val="both"/>
      </w:pPr>
    </w:p>
    <w:p w:rsidR="007223E3" w:rsidRPr="0084267A" w:rsidRDefault="007223E3" w:rsidP="00F759D6">
      <w:pPr>
        <w:spacing w:line="220" w:lineRule="auto"/>
        <w:ind w:firstLine="426"/>
        <w:jc w:val="both"/>
      </w:pPr>
    </w:p>
    <w:p w:rsidR="007223E3" w:rsidRDefault="007223E3" w:rsidP="00F759D6">
      <w:pPr>
        <w:ind w:firstLine="426"/>
        <w:jc w:val="both"/>
        <w:rPr>
          <w:rStyle w:val="Strong"/>
          <w:b w:val="0"/>
          <w:iCs/>
        </w:rPr>
      </w:pPr>
      <w:r w:rsidRPr="0084267A">
        <w:t xml:space="preserve">    Кроме этого в</w:t>
      </w:r>
      <w:r w:rsidRPr="0084267A">
        <w:rPr>
          <w:rStyle w:val="Strong"/>
          <w:b w:val="0"/>
          <w:iCs/>
        </w:rPr>
        <w:t xml:space="preserve"> школе постоянно отслеживаются результаты профессионального мастерства преподавателей, выраженных в итогах аттестации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760"/>
        <w:gridCol w:w="775"/>
        <w:gridCol w:w="776"/>
        <w:gridCol w:w="774"/>
        <w:gridCol w:w="775"/>
        <w:gridCol w:w="774"/>
        <w:gridCol w:w="775"/>
        <w:gridCol w:w="803"/>
        <w:gridCol w:w="803"/>
        <w:gridCol w:w="778"/>
        <w:gridCol w:w="778"/>
      </w:tblGrid>
      <w:tr w:rsidR="007223E3" w:rsidTr="00B0175C">
        <w:tc>
          <w:tcPr>
            <w:tcW w:w="1760" w:type="dxa"/>
          </w:tcPr>
          <w:p w:rsidR="007223E3" w:rsidRDefault="007223E3" w:rsidP="00B0175C">
            <w:pPr>
              <w:jc w:val="both"/>
            </w:pPr>
            <w:r w:rsidRPr="00355ED1">
              <w:t>Общее кол-во педагогов на 1 сентября текущего</w:t>
            </w:r>
            <w:r w:rsidRPr="00520BC3">
              <w:rPr>
                <w:b/>
              </w:rPr>
              <w:t xml:space="preserve"> </w:t>
            </w:r>
            <w:r w:rsidRPr="00355ED1">
              <w:t>года</w:t>
            </w:r>
          </w:p>
        </w:tc>
        <w:tc>
          <w:tcPr>
            <w:tcW w:w="7811" w:type="dxa"/>
            <w:gridSpan w:val="10"/>
          </w:tcPr>
          <w:p w:rsidR="007223E3" w:rsidRDefault="007223E3" w:rsidP="00B0175C">
            <w:pPr>
              <w:jc w:val="center"/>
            </w:pPr>
            <w:r>
              <w:t>Имеют категории</w:t>
            </w:r>
          </w:p>
        </w:tc>
      </w:tr>
      <w:tr w:rsidR="007223E3" w:rsidTr="00B0175C">
        <w:tc>
          <w:tcPr>
            <w:tcW w:w="1760" w:type="dxa"/>
            <w:vMerge w:val="restart"/>
          </w:tcPr>
          <w:p w:rsidR="007223E3" w:rsidRDefault="007223E3" w:rsidP="00B0175C">
            <w:pPr>
              <w:jc w:val="center"/>
            </w:pPr>
          </w:p>
          <w:p w:rsidR="007223E3" w:rsidRDefault="007223E3" w:rsidP="00B0175C">
            <w:pPr>
              <w:jc w:val="center"/>
            </w:pPr>
          </w:p>
          <w:p w:rsidR="007223E3" w:rsidRPr="00520BC3" w:rsidRDefault="007223E3" w:rsidP="00B0175C">
            <w:pPr>
              <w:jc w:val="center"/>
              <w:rPr>
                <w:b/>
              </w:rPr>
            </w:pPr>
            <w:r w:rsidRPr="00520BC3">
              <w:rPr>
                <w:b/>
              </w:rPr>
              <w:t>26</w:t>
            </w:r>
          </w:p>
        </w:tc>
        <w:tc>
          <w:tcPr>
            <w:tcW w:w="1551" w:type="dxa"/>
            <w:gridSpan w:val="2"/>
          </w:tcPr>
          <w:p w:rsidR="007223E3" w:rsidRDefault="007223E3" w:rsidP="00B0175C">
            <w:pPr>
              <w:jc w:val="center"/>
            </w:pPr>
            <w:r w:rsidRPr="00355ED1">
              <w:t>высшая</w:t>
            </w:r>
          </w:p>
        </w:tc>
        <w:tc>
          <w:tcPr>
            <w:tcW w:w="1549" w:type="dxa"/>
            <w:gridSpan w:val="2"/>
          </w:tcPr>
          <w:p w:rsidR="007223E3" w:rsidRDefault="007223E3" w:rsidP="00B0175C">
            <w:pPr>
              <w:jc w:val="center"/>
            </w:pPr>
            <w:r w:rsidRPr="00355ED1">
              <w:t>первая</w:t>
            </w:r>
          </w:p>
        </w:tc>
        <w:tc>
          <w:tcPr>
            <w:tcW w:w="1549" w:type="dxa"/>
            <w:gridSpan w:val="2"/>
          </w:tcPr>
          <w:p w:rsidR="007223E3" w:rsidRDefault="007223E3" w:rsidP="00B0175C">
            <w:pPr>
              <w:jc w:val="center"/>
            </w:pPr>
            <w:r w:rsidRPr="00355ED1">
              <w:t>вторая</w:t>
            </w:r>
          </w:p>
        </w:tc>
        <w:tc>
          <w:tcPr>
            <w:tcW w:w="1606" w:type="dxa"/>
            <w:gridSpan w:val="2"/>
          </w:tcPr>
          <w:p w:rsidR="007223E3" w:rsidRDefault="007223E3" w:rsidP="00B0175C">
            <w:pPr>
              <w:jc w:val="center"/>
            </w:pPr>
            <w:r>
              <w:t>Соответствие занимаемой должности</w:t>
            </w:r>
          </w:p>
        </w:tc>
        <w:tc>
          <w:tcPr>
            <w:tcW w:w="1556" w:type="dxa"/>
            <w:gridSpan w:val="2"/>
          </w:tcPr>
          <w:p w:rsidR="007223E3" w:rsidRDefault="007223E3" w:rsidP="00B0175C">
            <w:pPr>
              <w:jc w:val="center"/>
            </w:pPr>
            <w:r w:rsidRPr="00355ED1">
              <w:t>без категории</w:t>
            </w:r>
          </w:p>
        </w:tc>
      </w:tr>
      <w:tr w:rsidR="007223E3" w:rsidRPr="00355ED1" w:rsidTr="00B0175C">
        <w:tc>
          <w:tcPr>
            <w:tcW w:w="1760" w:type="dxa"/>
            <w:vMerge/>
          </w:tcPr>
          <w:p w:rsidR="007223E3" w:rsidRDefault="007223E3" w:rsidP="00B0175C">
            <w:pPr>
              <w:jc w:val="both"/>
            </w:pPr>
          </w:p>
        </w:tc>
        <w:tc>
          <w:tcPr>
            <w:tcW w:w="775" w:type="dxa"/>
            <w:vAlign w:val="center"/>
          </w:tcPr>
          <w:p w:rsidR="007223E3" w:rsidRPr="00355ED1" w:rsidRDefault="007223E3" w:rsidP="00B0175C">
            <w:pPr>
              <w:jc w:val="center"/>
            </w:pPr>
            <w:r w:rsidRPr="00355ED1">
              <w:t>Кол-во</w:t>
            </w:r>
          </w:p>
        </w:tc>
        <w:tc>
          <w:tcPr>
            <w:tcW w:w="776" w:type="dxa"/>
            <w:vAlign w:val="center"/>
          </w:tcPr>
          <w:p w:rsidR="007223E3" w:rsidRPr="00355ED1" w:rsidRDefault="007223E3" w:rsidP="00B0175C">
            <w:pPr>
              <w:jc w:val="center"/>
            </w:pPr>
            <w:r w:rsidRPr="00355ED1">
              <w:t>%</w:t>
            </w:r>
          </w:p>
        </w:tc>
        <w:tc>
          <w:tcPr>
            <w:tcW w:w="774" w:type="dxa"/>
            <w:vAlign w:val="center"/>
          </w:tcPr>
          <w:p w:rsidR="007223E3" w:rsidRPr="00355ED1" w:rsidRDefault="007223E3" w:rsidP="00B0175C">
            <w:pPr>
              <w:jc w:val="center"/>
            </w:pPr>
            <w:r w:rsidRPr="00355ED1">
              <w:t>Кол-во</w:t>
            </w:r>
          </w:p>
        </w:tc>
        <w:tc>
          <w:tcPr>
            <w:tcW w:w="775" w:type="dxa"/>
            <w:vAlign w:val="center"/>
          </w:tcPr>
          <w:p w:rsidR="007223E3" w:rsidRPr="00355ED1" w:rsidRDefault="007223E3" w:rsidP="00B0175C">
            <w:pPr>
              <w:jc w:val="center"/>
            </w:pPr>
            <w:r w:rsidRPr="00355ED1">
              <w:t>%</w:t>
            </w:r>
          </w:p>
        </w:tc>
        <w:tc>
          <w:tcPr>
            <w:tcW w:w="774" w:type="dxa"/>
            <w:vAlign w:val="center"/>
          </w:tcPr>
          <w:p w:rsidR="007223E3" w:rsidRPr="00355ED1" w:rsidRDefault="007223E3" w:rsidP="00B0175C">
            <w:pPr>
              <w:jc w:val="center"/>
            </w:pPr>
            <w:r w:rsidRPr="00355ED1">
              <w:t>Кол-во</w:t>
            </w:r>
          </w:p>
        </w:tc>
        <w:tc>
          <w:tcPr>
            <w:tcW w:w="775" w:type="dxa"/>
            <w:vAlign w:val="center"/>
          </w:tcPr>
          <w:p w:rsidR="007223E3" w:rsidRPr="00355ED1" w:rsidRDefault="007223E3" w:rsidP="00B0175C">
            <w:pPr>
              <w:jc w:val="center"/>
            </w:pPr>
            <w:r w:rsidRPr="00355ED1">
              <w:t>%</w:t>
            </w:r>
          </w:p>
        </w:tc>
        <w:tc>
          <w:tcPr>
            <w:tcW w:w="803" w:type="dxa"/>
            <w:vAlign w:val="center"/>
          </w:tcPr>
          <w:p w:rsidR="007223E3" w:rsidRPr="00355ED1" w:rsidRDefault="007223E3" w:rsidP="00B0175C">
            <w:pPr>
              <w:jc w:val="center"/>
            </w:pPr>
            <w:r w:rsidRPr="00355ED1">
              <w:t>Кол-во</w:t>
            </w:r>
          </w:p>
        </w:tc>
        <w:tc>
          <w:tcPr>
            <w:tcW w:w="803" w:type="dxa"/>
            <w:vAlign w:val="center"/>
          </w:tcPr>
          <w:p w:rsidR="007223E3" w:rsidRPr="00355ED1" w:rsidRDefault="007223E3" w:rsidP="00B0175C">
            <w:pPr>
              <w:jc w:val="center"/>
            </w:pPr>
            <w:r w:rsidRPr="00355ED1">
              <w:t>%</w:t>
            </w:r>
          </w:p>
        </w:tc>
        <w:tc>
          <w:tcPr>
            <w:tcW w:w="778" w:type="dxa"/>
            <w:vAlign w:val="center"/>
          </w:tcPr>
          <w:p w:rsidR="007223E3" w:rsidRPr="00355ED1" w:rsidRDefault="007223E3" w:rsidP="00B0175C">
            <w:pPr>
              <w:jc w:val="center"/>
            </w:pPr>
            <w:r w:rsidRPr="00355ED1">
              <w:t>Кол-во</w:t>
            </w:r>
          </w:p>
        </w:tc>
        <w:tc>
          <w:tcPr>
            <w:tcW w:w="778" w:type="dxa"/>
            <w:vAlign w:val="center"/>
          </w:tcPr>
          <w:p w:rsidR="007223E3" w:rsidRPr="00355ED1" w:rsidRDefault="007223E3" w:rsidP="00B0175C">
            <w:pPr>
              <w:jc w:val="center"/>
            </w:pPr>
            <w:r w:rsidRPr="00355ED1">
              <w:t>%</w:t>
            </w:r>
          </w:p>
        </w:tc>
      </w:tr>
      <w:tr w:rsidR="007223E3" w:rsidRPr="00355ED1" w:rsidTr="00B0175C">
        <w:tc>
          <w:tcPr>
            <w:tcW w:w="1760" w:type="dxa"/>
          </w:tcPr>
          <w:p w:rsidR="007223E3" w:rsidRDefault="007223E3" w:rsidP="00B0175C">
            <w:pPr>
              <w:jc w:val="both"/>
            </w:pPr>
          </w:p>
        </w:tc>
        <w:tc>
          <w:tcPr>
            <w:tcW w:w="775" w:type="dxa"/>
          </w:tcPr>
          <w:p w:rsidR="007223E3" w:rsidRPr="00355ED1" w:rsidRDefault="007223E3" w:rsidP="00B0175C">
            <w:pPr>
              <w:jc w:val="center"/>
            </w:pPr>
            <w:r>
              <w:t>3</w:t>
            </w:r>
          </w:p>
        </w:tc>
        <w:tc>
          <w:tcPr>
            <w:tcW w:w="776" w:type="dxa"/>
          </w:tcPr>
          <w:p w:rsidR="007223E3" w:rsidRPr="00355ED1" w:rsidRDefault="007223E3" w:rsidP="00B0175C">
            <w:pPr>
              <w:jc w:val="center"/>
            </w:pPr>
            <w:r>
              <w:t xml:space="preserve">13 </w:t>
            </w:r>
            <w:r w:rsidRPr="00355ED1">
              <w:t>%</w:t>
            </w:r>
          </w:p>
        </w:tc>
        <w:tc>
          <w:tcPr>
            <w:tcW w:w="774" w:type="dxa"/>
          </w:tcPr>
          <w:p w:rsidR="007223E3" w:rsidRPr="00355ED1" w:rsidRDefault="007223E3" w:rsidP="00B0175C">
            <w:pPr>
              <w:jc w:val="center"/>
            </w:pPr>
            <w:r>
              <w:t>6</w:t>
            </w:r>
          </w:p>
        </w:tc>
        <w:tc>
          <w:tcPr>
            <w:tcW w:w="775" w:type="dxa"/>
          </w:tcPr>
          <w:p w:rsidR="007223E3" w:rsidRPr="00355ED1" w:rsidRDefault="007223E3" w:rsidP="00B0175C">
            <w:pPr>
              <w:jc w:val="center"/>
            </w:pPr>
            <w:r>
              <w:t xml:space="preserve">22 </w:t>
            </w:r>
            <w:r w:rsidRPr="00355ED1">
              <w:t>%</w:t>
            </w:r>
          </w:p>
        </w:tc>
        <w:tc>
          <w:tcPr>
            <w:tcW w:w="774" w:type="dxa"/>
          </w:tcPr>
          <w:p w:rsidR="007223E3" w:rsidRPr="00355ED1" w:rsidRDefault="007223E3" w:rsidP="00B0175C">
            <w:pPr>
              <w:jc w:val="center"/>
            </w:pPr>
          </w:p>
        </w:tc>
        <w:tc>
          <w:tcPr>
            <w:tcW w:w="775" w:type="dxa"/>
          </w:tcPr>
          <w:p w:rsidR="007223E3" w:rsidRPr="00355ED1" w:rsidRDefault="007223E3" w:rsidP="00B0175C">
            <w:pPr>
              <w:jc w:val="center"/>
            </w:pPr>
          </w:p>
        </w:tc>
        <w:tc>
          <w:tcPr>
            <w:tcW w:w="803" w:type="dxa"/>
          </w:tcPr>
          <w:p w:rsidR="007223E3" w:rsidRDefault="007223E3" w:rsidP="00B0175C">
            <w:pPr>
              <w:jc w:val="center"/>
            </w:pPr>
            <w:r>
              <w:t>4</w:t>
            </w:r>
          </w:p>
        </w:tc>
        <w:tc>
          <w:tcPr>
            <w:tcW w:w="803" w:type="dxa"/>
          </w:tcPr>
          <w:p w:rsidR="007223E3" w:rsidRDefault="007223E3" w:rsidP="00B0175C">
            <w:pPr>
              <w:jc w:val="center"/>
            </w:pPr>
            <w:r>
              <w:t>8 %</w:t>
            </w:r>
          </w:p>
        </w:tc>
        <w:tc>
          <w:tcPr>
            <w:tcW w:w="778" w:type="dxa"/>
          </w:tcPr>
          <w:p w:rsidR="007223E3" w:rsidRPr="00355ED1" w:rsidRDefault="007223E3" w:rsidP="00B0175C">
            <w:pPr>
              <w:jc w:val="center"/>
            </w:pPr>
            <w:r>
              <w:t>13</w:t>
            </w:r>
          </w:p>
        </w:tc>
        <w:tc>
          <w:tcPr>
            <w:tcW w:w="778" w:type="dxa"/>
          </w:tcPr>
          <w:p w:rsidR="007223E3" w:rsidRPr="00355ED1" w:rsidRDefault="007223E3" w:rsidP="00B0175C">
            <w:pPr>
              <w:jc w:val="center"/>
            </w:pPr>
            <w:r>
              <w:t xml:space="preserve">57 </w:t>
            </w:r>
            <w:r w:rsidRPr="00355ED1">
              <w:t>%</w:t>
            </w:r>
          </w:p>
        </w:tc>
      </w:tr>
    </w:tbl>
    <w:p w:rsidR="007223E3" w:rsidRPr="0084267A" w:rsidRDefault="007223E3" w:rsidP="00F759D6">
      <w:pPr>
        <w:ind w:firstLine="426"/>
        <w:jc w:val="both"/>
        <w:rPr>
          <w:rStyle w:val="Strong"/>
          <w:b w:val="0"/>
          <w:iCs/>
        </w:rPr>
      </w:pPr>
    </w:p>
    <w:p w:rsidR="007223E3" w:rsidRDefault="007223E3" w:rsidP="00F759D6">
      <w:pPr>
        <w:jc w:val="both"/>
        <w:rPr>
          <w:rStyle w:val="Strong"/>
          <w:b w:val="0"/>
          <w:iCs/>
        </w:rPr>
      </w:pPr>
    </w:p>
    <w:p w:rsidR="007223E3" w:rsidRDefault="007223E3" w:rsidP="00F759D6">
      <w:pPr>
        <w:jc w:val="both"/>
        <w:rPr>
          <w:rStyle w:val="Strong"/>
          <w:b w:val="0"/>
          <w:iCs/>
        </w:rPr>
      </w:pPr>
    </w:p>
    <w:p w:rsidR="007223E3" w:rsidRDefault="007223E3" w:rsidP="00F759D6">
      <w:pPr>
        <w:spacing w:line="220" w:lineRule="auto"/>
        <w:ind w:firstLine="540"/>
        <w:jc w:val="both"/>
        <w:rPr>
          <w:rStyle w:val="Strong"/>
          <w:b w:val="0"/>
          <w:iCs/>
        </w:rPr>
      </w:pPr>
    </w:p>
    <w:p w:rsidR="007223E3" w:rsidRPr="00865937" w:rsidRDefault="007223E3" w:rsidP="00F759D6">
      <w:pPr>
        <w:spacing w:line="220" w:lineRule="auto"/>
        <w:ind w:firstLine="540"/>
        <w:jc w:val="both"/>
      </w:pPr>
    </w:p>
    <w:p w:rsidR="007223E3" w:rsidRPr="00355ED1" w:rsidRDefault="007223E3" w:rsidP="00F759D6">
      <w:pPr>
        <w:tabs>
          <w:tab w:val="left" w:pos="2880"/>
        </w:tabs>
        <w:jc w:val="both"/>
      </w:pPr>
      <w:r>
        <w:rPr>
          <w:noProof/>
        </w:rPr>
        <w:pict>
          <v:shape id="Organization Chart 7" o:spid="_x0000_s1035" type="#_x0000_t75" style="position:absolute;left:0;text-align:left;margin-left:16.55pt;margin-top:38.8pt;width:470.4pt;height:167.05pt;z-index:251653632;visibility:visible;mso-wrap-distance-top:37.92pt;mso-wrap-distance-bottom:37.99pt" o:gfxdata="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">
            <v:imagedata r:id="rId27" o:title=""/>
            <o:lock v:ext="edit" aspectratio="f"/>
          </v:shape>
        </w:pict>
      </w:r>
      <w:r>
        <w:rPr>
          <w:noProof/>
        </w:rPr>
        <w:pict>
          <v:shape id="_x0000_s1036" type="#_x0000_t75" style="position:absolute;left:0;text-align:left;margin-left:84.6pt;margin-top:3.6pt;width:0;height:0;z-index:251652608;visibility:visible;mso-wrap-distance-right:388.15pt;mso-wrap-distance-bottom:250.45pt">
            <v:imagedata r:id="rId28" o:title=""/>
            <w10:wrap type="square"/>
          </v:shape>
          <o:OLEObject Type="Embed" ProgID="Excel.Chart.8" ShapeID="_x0000_s1036" DrawAspect="Content" ObjectID="_1509889748" r:id="rId29"/>
        </w:pict>
      </w:r>
    </w:p>
    <w:p w:rsidR="007223E3" w:rsidRDefault="007223E3" w:rsidP="00F759D6">
      <w:pPr>
        <w:pStyle w:val="BodyTextIndent"/>
        <w:spacing w:line="240" w:lineRule="auto"/>
        <w:ind w:firstLine="0"/>
        <w:jc w:val="left"/>
      </w:pPr>
    </w:p>
    <w:p w:rsidR="007223E3" w:rsidRPr="009677E5" w:rsidRDefault="007223E3" w:rsidP="00F759D6">
      <w:pPr>
        <w:pStyle w:val="BodyTextIndent"/>
        <w:spacing w:line="240" w:lineRule="auto"/>
        <w:ind w:firstLine="0"/>
        <w:jc w:val="left"/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jc w:val="both"/>
        <w:rPr>
          <w:rStyle w:val="Strong"/>
          <w:b w:val="0"/>
          <w:iCs/>
        </w:rPr>
      </w:pPr>
      <w:r>
        <w:rPr>
          <w:rStyle w:val="Strong"/>
          <w:b w:val="0"/>
          <w:iCs/>
        </w:rPr>
        <w:t xml:space="preserve">. В 2014-2015 </w:t>
      </w:r>
      <w:r w:rsidRPr="00355ED1">
        <w:rPr>
          <w:rStyle w:val="Strong"/>
          <w:b w:val="0"/>
          <w:iCs/>
        </w:rPr>
        <w:t>учеб</w:t>
      </w:r>
      <w:r>
        <w:rPr>
          <w:rStyle w:val="Strong"/>
          <w:b w:val="0"/>
          <w:iCs/>
        </w:rPr>
        <w:t xml:space="preserve">ном году были аттестованы </w:t>
      </w:r>
      <w:r w:rsidRPr="00355ED1">
        <w:rPr>
          <w:rStyle w:val="Strong"/>
          <w:b w:val="0"/>
          <w:iCs/>
        </w:rPr>
        <w:t xml:space="preserve"> </w:t>
      </w:r>
      <w:r>
        <w:rPr>
          <w:rStyle w:val="Strong"/>
          <w:b w:val="0"/>
          <w:iCs/>
        </w:rPr>
        <w:t>1 человек:</w:t>
      </w:r>
      <w:r w:rsidRPr="00355ED1">
        <w:rPr>
          <w:rStyle w:val="Strong"/>
          <w:b w:val="0"/>
          <w:iCs/>
        </w:rPr>
        <w:t xml:space="preserve"> </w:t>
      </w:r>
      <w:r>
        <w:rPr>
          <w:rStyle w:val="Strong"/>
          <w:b w:val="0"/>
          <w:iCs/>
        </w:rPr>
        <w:t>Слесарева Т.И.. была аттестована на 1 квалификационную категорию. Остается высокие процент учителей, не имеющих квалификационной категории, поэтому одной из первостепенных задач на новый учебный год – аттестация всех педагогических работников.</w:t>
      </w:r>
    </w:p>
    <w:p w:rsidR="007223E3" w:rsidRDefault="007223E3" w:rsidP="00F759D6">
      <w:pPr>
        <w:jc w:val="both"/>
        <w:rPr>
          <w:rStyle w:val="Strong"/>
          <w:b w:val="0"/>
          <w:iCs/>
        </w:rPr>
      </w:pPr>
      <w:r>
        <w:rPr>
          <w:rStyle w:val="Strong"/>
          <w:b w:val="0"/>
          <w:iCs/>
        </w:rPr>
        <w:t>Курсы повышения квалификации  в 2014 – 2015 учебном году  «Обновление содержания образования в условиях внедрения ФГОС начали следующие учителя: Базылева Н.М., Кузнецова С.А., Кожухова Т.В., Нонин А.А., Роо Т.Ф., Серггева С.В., продолжает обучение на курсах по предмету Сергеева С.В., курсы экспертов по проверке заданий с развернутом ответом: Данилова Т.Н., Базылева Н.М., Михайлова Г.М.: дистанционные курсы – Волгушева Е.И.</w:t>
      </w:r>
    </w:p>
    <w:p w:rsidR="007223E3" w:rsidRDefault="007223E3" w:rsidP="00F759D6">
      <w:pPr>
        <w:jc w:val="both"/>
        <w:rPr>
          <w:rStyle w:val="Strong"/>
          <w:b w:val="0"/>
          <w:iCs/>
        </w:rPr>
      </w:pPr>
      <w:r>
        <w:rPr>
          <w:rStyle w:val="Strong"/>
          <w:b w:val="0"/>
          <w:iCs/>
        </w:rPr>
        <w:t>Курсы переподготовки – Исмаилов Р.Т.</w:t>
      </w:r>
    </w:p>
    <w:p w:rsidR="007223E3" w:rsidRDefault="007223E3" w:rsidP="00F759D6">
      <w:pPr>
        <w:jc w:val="both"/>
        <w:rPr>
          <w:rStyle w:val="Strong"/>
          <w:b w:val="0"/>
          <w:iCs/>
        </w:rPr>
      </w:pPr>
      <w:r>
        <w:rPr>
          <w:rStyle w:val="Strong"/>
          <w:b w:val="0"/>
          <w:iCs/>
        </w:rPr>
        <w:t>Обучается в ЛГУ по программе «Начальное образование» - Сидоренко О.П.</w:t>
      </w:r>
    </w:p>
    <w:p w:rsidR="007223E3" w:rsidRDefault="007223E3" w:rsidP="00F759D6">
      <w:pPr>
        <w:jc w:val="both"/>
        <w:rPr>
          <w:rStyle w:val="Strong"/>
          <w:b w:val="0"/>
          <w:iCs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C488C">
        <w:rPr>
          <w:rFonts w:ascii="Times New Roman" w:hAnsi="Times New Roman" w:cs="Times New Roman"/>
          <w:b/>
          <w:sz w:val="24"/>
          <w:szCs w:val="24"/>
        </w:rPr>
        <w:t>Анализ методической работы.</w:t>
      </w:r>
    </w:p>
    <w:p w:rsidR="007223E3" w:rsidRPr="007C488C" w:rsidRDefault="007223E3" w:rsidP="00F759D6">
      <w:pPr>
        <w:pStyle w:val="PlainText"/>
        <w:ind w:left="42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          С учетом организации учебно-воспитательного процесса, особенностей сост</w:t>
      </w:r>
      <w:r>
        <w:rPr>
          <w:rFonts w:ascii="Times New Roman" w:hAnsi="Times New Roman" w:cs="Times New Roman"/>
          <w:sz w:val="24"/>
          <w:szCs w:val="24"/>
        </w:rPr>
        <w:t xml:space="preserve">ава обучающихся школы, </w:t>
      </w:r>
      <w:r w:rsidRPr="00063FE8">
        <w:rPr>
          <w:rFonts w:ascii="Times New Roman" w:hAnsi="Times New Roman" w:cs="Times New Roman"/>
          <w:sz w:val="24"/>
          <w:szCs w:val="24"/>
        </w:rPr>
        <w:t>запро</w:t>
      </w:r>
      <w:r>
        <w:rPr>
          <w:rFonts w:ascii="Times New Roman" w:hAnsi="Times New Roman" w:cs="Times New Roman"/>
          <w:sz w:val="24"/>
          <w:szCs w:val="24"/>
        </w:rPr>
        <w:t>сов современного общества в 2014/2015</w:t>
      </w:r>
      <w:r w:rsidRPr="00063FE8">
        <w:rPr>
          <w:rFonts w:ascii="Times New Roman" w:hAnsi="Times New Roman" w:cs="Times New Roman"/>
          <w:sz w:val="24"/>
          <w:szCs w:val="24"/>
        </w:rPr>
        <w:t xml:space="preserve"> учебно</w:t>
      </w:r>
      <w:r>
        <w:rPr>
          <w:rFonts w:ascii="Times New Roman" w:hAnsi="Times New Roman" w:cs="Times New Roman"/>
          <w:sz w:val="24"/>
          <w:szCs w:val="24"/>
        </w:rPr>
        <w:t xml:space="preserve">м году коллектив школы  работал </w:t>
      </w:r>
      <w:r w:rsidRPr="00063FE8">
        <w:rPr>
          <w:rFonts w:ascii="Times New Roman" w:hAnsi="Times New Roman" w:cs="Times New Roman"/>
          <w:sz w:val="24"/>
          <w:szCs w:val="24"/>
        </w:rPr>
        <w:t xml:space="preserve"> над методической темой </w:t>
      </w:r>
      <w:r>
        <w:rPr>
          <w:rFonts w:ascii="Times New Roman" w:hAnsi="Times New Roman" w:cs="Times New Roman"/>
          <w:sz w:val="24"/>
          <w:szCs w:val="24"/>
        </w:rPr>
        <w:t>«Создание образовательной среды, способствующей повышению уровня качества результатов образования и имиджа образовательного учреждения, росту корпоративной культуры педагогического коллектива, удовлетворенности родителей и обучающихся качеством образовательных услуг».</w:t>
      </w:r>
    </w:p>
    <w:p w:rsidR="007223E3" w:rsidRPr="00063FE8" w:rsidRDefault="007223E3" w:rsidP="00F759D6">
      <w:pPr>
        <w:pStyle w:val="PlainTex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Роль методической работы школы на современном этапе непосредственно связана с созданием условий для адаптации, становления, развития и саморазвития педагогических работников на основе выявления их индивидуальных особенностей. При планировании методической работы педагогический коллектив стремился отобрать те формы, которые реально позволили бы решить проблемы и задачи, стоящие перед школой: продолжение  работы  по внедрению в учебно-воспитательный процесс  информационно-коммуникационных  технологий, способствующих повышению качества обучения школьников; создание условий для реализации исследовательской работы </w:t>
      </w:r>
      <w:r>
        <w:rPr>
          <w:rFonts w:ascii="Times New Roman" w:hAnsi="Times New Roman" w:cs="Times New Roman"/>
          <w:sz w:val="24"/>
          <w:szCs w:val="24"/>
        </w:rPr>
        <w:t>об</w:t>
      </w:r>
      <w:r w:rsidRPr="00063FE8">
        <w:rPr>
          <w:rFonts w:ascii="Times New Roman" w:hAnsi="Times New Roman" w:cs="Times New Roman"/>
          <w:sz w:val="24"/>
          <w:szCs w:val="24"/>
        </w:rPr>
        <w:t>уча</w:t>
      </w:r>
      <w:r>
        <w:rPr>
          <w:rFonts w:ascii="Times New Roman" w:hAnsi="Times New Roman" w:cs="Times New Roman"/>
          <w:sz w:val="24"/>
          <w:szCs w:val="24"/>
        </w:rPr>
        <w:t>ю</w:t>
      </w:r>
      <w:r w:rsidRPr="00063FE8">
        <w:rPr>
          <w:rFonts w:ascii="Times New Roman" w:hAnsi="Times New Roman" w:cs="Times New Roman"/>
          <w:sz w:val="24"/>
          <w:szCs w:val="24"/>
        </w:rPr>
        <w:t xml:space="preserve">щихся; повышение мотивации обучения через новые прогрессивные технологии обучении; дальнейшее развитие движения творчески работающих педагогов; распространение передового педагогического опыта; повышение престижа учительского труда. 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>        Для  координации методической работы продолжил работу методический совет, в состав которого входят руководители методи</w:t>
      </w:r>
      <w:r>
        <w:rPr>
          <w:rFonts w:ascii="Times New Roman" w:hAnsi="Times New Roman" w:cs="Times New Roman"/>
          <w:sz w:val="24"/>
          <w:szCs w:val="24"/>
        </w:rPr>
        <w:t xml:space="preserve">ческих объединений, учителя - предметники Методическим советом </w:t>
      </w:r>
      <w:r w:rsidRPr="00063FE8">
        <w:rPr>
          <w:rFonts w:ascii="Times New Roman" w:hAnsi="Times New Roman" w:cs="Times New Roman"/>
          <w:sz w:val="24"/>
          <w:szCs w:val="24"/>
        </w:rPr>
        <w:t xml:space="preserve">школы организован мониторинг качества образования (разработка и проведение контрольных срезов по предметам, выявление эффективности изучения образовательных программ, выполнение учебных программ). Педагогические работники школы привлечены к анализу и самоанализу результатов образовательного процесса, мероприятий промежуточной и итоговой аттестации. 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  Главными звеньями в структуре методическ</w:t>
      </w:r>
      <w:r>
        <w:rPr>
          <w:rFonts w:ascii="Times New Roman" w:hAnsi="Times New Roman" w:cs="Times New Roman"/>
          <w:sz w:val="24"/>
          <w:szCs w:val="24"/>
        </w:rPr>
        <w:t xml:space="preserve">ой работы </w:t>
      </w:r>
      <w:r w:rsidRPr="00063FE8">
        <w:rPr>
          <w:rFonts w:ascii="Times New Roman" w:hAnsi="Times New Roman" w:cs="Times New Roman"/>
          <w:sz w:val="24"/>
          <w:szCs w:val="24"/>
        </w:rPr>
        <w:t xml:space="preserve"> школы являются методические</w:t>
      </w:r>
      <w:r>
        <w:rPr>
          <w:rFonts w:ascii="Times New Roman" w:hAnsi="Times New Roman" w:cs="Times New Roman"/>
          <w:sz w:val="24"/>
          <w:szCs w:val="24"/>
        </w:rPr>
        <w:t xml:space="preserve"> кафедры</w:t>
      </w:r>
      <w:r w:rsidRPr="00063FE8">
        <w:rPr>
          <w:rFonts w:ascii="Times New Roman" w:hAnsi="Times New Roman" w:cs="Times New Roman"/>
          <w:sz w:val="24"/>
          <w:szCs w:val="24"/>
        </w:rPr>
        <w:t xml:space="preserve"> В школе </w:t>
      </w:r>
      <w:r>
        <w:rPr>
          <w:rFonts w:ascii="Times New Roman" w:hAnsi="Times New Roman" w:cs="Times New Roman"/>
          <w:sz w:val="24"/>
          <w:szCs w:val="24"/>
        </w:rPr>
        <w:t>было сформировано 4</w:t>
      </w:r>
      <w:r w:rsidRPr="00063FE8">
        <w:rPr>
          <w:rFonts w:ascii="Times New Roman" w:hAnsi="Times New Roman" w:cs="Times New Roman"/>
          <w:sz w:val="24"/>
          <w:szCs w:val="24"/>
        </w:rPr>
        <w:t xml:space="preserve"> предметных методических объединения. Каждое МО работает над своей методической темой, тесно связанной с м</w:t>
      </w:r>
      <w:r>
        <w:rPr>
          <w:rFonts w:ascii="Times New Roman" w:hAnsi="Times New Roman" w:cs="Times New Roman"/>
          <w:sz w:val="24"/>
          <w:szCs w:val="24"/>
        </w:rPr>
        <w:t xml:space="preserve">етодической темой школы. Все методические кафедры </w:t>
      </w:r>
      <w:r w:rsidRPr="00063FE8">
        <w:rPr>
          <w:rFonts w:ascii="Times New Roman" w:hAnsi="Times New Roman" w:cs="Times New Roman"/>
          <w:sz w:val="24"/>
          <w:szCs w:val="24"/>
        </w:rPr>
        <w:t xml:space="preserve"> ведут протоколы проведённых заседаний, где обсуждаются доклады по определенной теме, анализируются уроки и мероприятия, проведение методических недель.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Кафедра филологии</w:t>
      </w:r>
      <w:r w:rsidRPr="00063FE8">
        <w:rPr>
          <w:rFonts w:ascii="Times New Roman" w:hAnsi="Times New Roman" w:cs="Times New Roman"/>
          <w:sz w:val="24"/>
          <w:szCs w:val="24"/>
        </w:rPr>
        <w:t xml:space="preserve"> – «</w:t>
      </w:r>
      <w:r>
        <w:rPr>
          <w:rFonts w:ascii="Times New Roman" w:hAnsi="Times New Roman" w:cs="Times New Roman"/>
          <w:sz w:val="24"/>
          <w:szCs w:val="24"/>
        </w:rPr>
        <w:t>Применение новых образовательных  технологий в преподавании русского языка и литературы».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 Учителя данного методического объединения основной акцент в работе ставят на подготовку обуч</w:t>
      </w:r>
      <w:r>
        <w:rPr>
          <w:rFonts w:ascii="Times New Roman" w:hAnsi="Times New Roman" w:cs="Times New Roman"/>
          <w:sz w:val="24"/>
          <w:szCs w:val="24"/>
        </w:rPr>
        <w:t>ающихся к ЕГЭ, ОГЭ</w:t>
      </w:r>
      <w:r w:rsidRPr="00063FE8">
        <w:rPr>
          <w:rFonts w:ascii="Times New Roman" w:hAnsi="Times New Roman" w:cs="Times New Roman"/>
          <w:sz w:val="24"/>
          <w:szCs w:val="24"/>
        </w:rPr>
        <w:t xml:space="preserve"> и вытекающие из этого проблемы. 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>В ходе заседаний они делятся опытом работы по использованию информационных технологий, практикуют новые формы активизации деятельности школьников на уроке. Традиционным остаётся направление, связанное с развитием творческих способностей обучающихся.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Открытые уроки провели учителя кафедры: Нагурная Е.М. – «Что такое причастие», Храменкова В.И. – «Глагол», Коваленок Л.А – «Предлог»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Учителя русского языка и литературы принимают активное участие в конкурсах, дистанционных олимпиадах.</w:t>
      </w:r>
      <w:r w:rsidRPr="00063FE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23E3" w:rsidRPr="00925DFA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кафедра </w:t>
      </w:r>
      <w:r w:rsidRPr="00063FE8">
        <w:rPr>
          <w:rFonts w:ascii="Times New Roman" w:hAnsi="Times New Roman" w:cs="Times New Roman"/>
          <w:sz w:val="24"/>
          <w:szCs w:val="24"/>
        </w:rPr>
        <w:t xml:space="preserve"> учителей начальных классов – </w:t>
      </w:r>
      <w:r>
        <w:rPr>
          <w:rFonts w:ascii="Times New Roman" w:hAnsi="Times New Roman" w:cs="Times New Roman"/>
          <w:sz w:val="24"/>
          <w:szCs w:val="24"/>
        </w:rPr>
        <w:t>«»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- кафедра естественно – научного цикла – работала над темой «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Учителя данного цикла проводили предметные недели, участвовали в конкурсах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 четверть – неделя естествознания, открытое мероприятие: экологическое кафе: Небезопасная еда» - Данилова Т.Н. 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четверть – Неделя математики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Открытое мероприятие: игра по станциям в начальной школе «Путешествие по стране МАТЕМАТИКА» - Михайлова Г.М.,, Акция «Покормите птиц – Слесарева Т.И., Золотухина А.Э.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четверть: конкурс экологического рисунка  – Слесарева Т.И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«Кенгуру» - Михайлова Г.М.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 четверть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Открытое мероприятие «В дружбе с природой» - Слесарева Т.И.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Печатные работы – Михайлова Г.М. « 1 сентября. Фестиваль «Открытый урок»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МО классных руководителей –  Главная задача МО КР: обеспечение выполнения единых принципиальных подходов к воспитанию и социализации обучающихся.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      На заседаниях методического совета школы, методических объединений  рассматривались формы проведения школьных мероприятий, подводились итоги их проведения, вопросы реализации федерального государственного образовательного стандарта, участие в конкурсах и олимпиадах.  </w:t>
      </w:r>
    </w:p>
    <w:p w:rsidR="007223E3" w:rsidRPr="00063FE8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      Включение всего педагогического коллектива в управление качеством образования на основе новых информационных технологий и образовательного мониторинга происходило через организацию работы учителей по единой методической теме. 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На педсовете рассматривались теоретические вопросы: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350"/>
        <w:gridCol w:w="5360"/>
        <w:gridCol w:w="2861"/>
      </w:tblGrid>
      <w:tr w:rsidR="007223E3" w:rsidRPr="009D29AB" w:rsidTr="00B0175C">
        <w:tc>
          <w:tcPr>
            <w:tcW w:w="1350" w:type="dxa"/>
          </w:tcPr>
          <w:p w:rsidR="007223E3" w:rsidRPr="009D29AB" w:rsidRDefault="007223E3" w:rsidP="00B0175C">
            <w:pPr>
              <w:jc w:val="center"/>
              <w:rPr>
                <w:b/>
                <w:i/>
              </w:rPr>
            </w:pPr>
            <w:r w:rsidRPr="009D29AB">
              <w:rPr>
                <w:b/>
                <w:i/>
              </w:rPr>
              <w:t>Месяц</w:t>
            </w:r>
          </w:p>
        </w:tc>
        <w:tc>
          <w:tcPr>
            <w:tcW w:w="5360" w:type="dxa"/>
          </w:tcPr>
          <w:p w:rsidR="007223E3" w:rsidRPr="009D29AB" w:rsidRDefault="007223E3" w:rsidP="00B0175C">
            <w:pPr>
              <w:jc w:val="center"/>
              <w:rPr>
                <w:b/>
                <w:i/>
              </w:rPr>
            </w:pPr>
            <w:r w:rsidRPr="009D29AB">
              <w:rPr>
                <w:b/>
                <w:i/>
              </w:rPr>
              <w:t>Тема</w:t>
            </w:r>
          </w:p>
        </w:tc>
        <w:tc>
          <w:tcPr>
            <w:tcW w:w="2861" w:type="dxa"/>
          </w:tcPr>
          <w:p w:rsidR="007223E3" w:rsidRPr="009D29AB" w:rsidRDefault="007223E3" w:rsidP="00B0175C">
            <w:pPr>
              <w:jc w:val="center"/>
              <w:rPr>
                <w:b/>
                <w:i/>
              </w:rPr>
            </w:pPr>
            <w:r w:rsidRPr="009D29AB">
              <w:rPr>
                <w:b/>
                <w:i/>
              </w:rPr>
              <w:t>Ответственные</w:t>
            </w:r>
          </w:p>
        </w:tc>
      </w:tr>
      <w:tr w:rsidR="007223E3" w:rsidRPr="009D29AB" w:rsidTr="00B0175C">
        <w:tc>
          <w:tcPr>
            <w:tcW w:w="1350" w:type="dxa"/>
          </w:tcPr>
          <w:p w:rsidR="007223E3" w:rsidRPr="009D29AB" w:rsidRDefault="007223E3" w:rsidP="00B0175C">
            <w:pPr>
              <w:jc w:val="center"/>
            </w:pPr>
            <w:r w:rsidRPr="009D29AB">
              <w:t>Август</w:t>
            </w:r>
          </w:p>
        </w:tc>
        <w:tc>
          <w:tcPr>
            <w:tcW w:w="5360" w:type="dxa"/>
          </w:tcPr>
          <w:p w:rsidR="007223E3" w:rsidRPr="009D29AB" w:rsidRDefault="007223E3" w:rsidP="00B0175C">
            <w:r w:rsidRPr="009D29AB">
              <w:t>Реализация образовательной деятельности педагог</w:t>
            </w:r>
            <w:r>
              <w:t>ического коллектива школы в 2014-2015</w:t>
            </w:r>
            <w:r w:rsidRPr="009D29AB">
              <w:t xml:space="preserve"> учебном году.</w:t>
            </w:r>
            <w:r>
              <w:t xml:space="preserve"> Будущее строим вместе: н</w:t>
            </w:r>
            <w:r w:rsidRPr="009D29AB">
              <w:t>овые перспективы развития – новое качество образовательной деятельности</w:t>
            </w:r>
            <w:r>
              <w:t>.</w:t>
            </w:r>
          </w:p>
        </w:tc>
        <w:tc>
          <w:tcPr>
            <w:tcW w:w="2861" w:type="dxa"/>
          </w:tcPr>
          <w:p w:rsidR="007223E3" w:rsidRPr="009D29AB" w:rsidRDefault="007223E3" w:rsidP="00B0175C">
            <w:r>
              <w:t>З</w:t>
            </w:r>
            <w:r w:rsidRPr="009D29AB">
              <w:t>аместители директора по УВР и ВР</w:t>
            </w:r>
          </w:p>
        </w:tc>
      </w:tr>
      <w:tr w:rsidR="007223E3" w:rsidRPr="009D29AB" w:rsidTr="00B0175C">
        <w:tc>
          <w:tcPr>
            <w:tcW w:w="1350" w:type="dxa"/>
          </w:tcPr>
          <w:p w:rsidR="007223E3" w:rsidRPr="009D29AB" w:rsidRDefault="007223E3" w:rsidP="00B0175C">
            <w:pPr>
              <w:jc w:val="center"/>
            </w:pPr>
            <w:r>
              <w:t>Декабрь</w:t>
            </w:r>
          </w:p>
        </w:tc>
        <w:tc>
          <w:tcPr>
            <w:tcW w:w="5360" w:type="dxa"/>
          </w:tcPr>
          <w:p w:rsidR="007223E3" w:rsidRPr="002B79E2" w:rsidRDefault="007223E3" w:rsidP="00B0175C">
            <w:pPr>
              <w:ind w:left="90"/>
              <w:jc w:val="both"/>
            </w:pPr>
            <w:r w:rsidRPr="002B79E2">
              <w:t xml:space="preserve">«Системно-деятельностный подход и пути его реализации в условиях ФГОС НОО и </w:t>
            </w:r>
          </w:p>
          <w:p w:rsidR="007223E3" w:rsidRDefault="007223E3" w:rsidP="00B0175C">
            <w:pPr>
              <w:ind w:left="90"/>
              <w:jc w:val="both"/>
            </w:pPr>
            <w:r w:rsidRPr="002B79E2">
              <w:t>ООО:  опыт, проблемы и перспективы»</w:t>
            </w:r>
          </w:p>
          <w:p w:rsidR="007223E3" w:rsidRPr="002B79E2" w:rsidRDefault="007223E3" w:rsidP="00B0175C">
            <w:pPr>
              <w:ind w:left="90"/>
              <w:jc w:val="both"/>
            </w:pPr>
            <w:r w:rsidRPr="009D29AB">
              <w:t>Презентация инновационных продуктов  «Открытый урок», «Мои инновации», «Мои профессиональные компетентности», «Достижения педагога».</w:t>
            </w:r>
          </w:p>
          <w:p w:rsidR="007223E3" w:rsidRPr="009D29AB" w:rsidRDefault="007223E3" w:rsidP="00B0175C"/>
        </w:tc>
        <w:tc>
          <w:tcPr>
            <w:tcW w:w="2861" w:type="dxa"/>
          </w:tcPr>
          <w:p w:rsidR="007223E3" w:rsidRPr="009D29AB" w:rsidRDefault="007223E3" w:rsidP="00B0175C">
            <w:r>
              <w:t>Заместитель</w:t>
            </w:r>
            <w:r w:rsidRPr="009D29AB">
              <w:t xml:space="preserve"> директора по УВР</w:t>
            </w:r>
            <w:r>
              <w:t xml:space="preserve"> Сергеева С.В.</w:t>
            </w:r>
          </w:p>
        </w:tc>
      </w:tr>
      <w:tr w:rsidR="007223E3" w:rsidRPr="009D29AB" w:rsidTr="00B0175C">
        <w:tc>
          <w:tcPr>
            <w:tcW w:w="1350" w:type="dxa"/>
          </w:tcPr>
          <w:p w:rsidR="007223E3" w:rsidRPr="009D29AB" w:rsidRDefault="007223E3" w:rsidP="00B0175C">
            <w:pPr>
              <w:jc w:val="center"/>
            </w:pPr>
            <w:r w:rsidRPr="008B3ECE">
              <w:t>Март</w:t>
            </w:r>
          </w:p>
        </w:tc>
        <w:tc>
          <w:tcPr>
            <w:tcW w:w="5360" w:type="dxa"/>
          </w:tcPr>
          <w:p w:rsidR="007223E3" w:rsidRPr="004A569B" w:rsidRDefault="007223E3" w:rsidP="00B0175C">
            <w:pPr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Cs/>
              </w:rPr>
              <w:t>Приоритеты современного воспитания в образовательном учреждении</w:t>
            </w:r>
          </w:p>
          <w:p w:rsidR="007223E3" w:rsidRPr="009D29AB" w:rsidRDefault="007223E3" w:rsidP="00B0175C"/>
        </w:tc>
        <w:tc>
          <w:tcPr>
            <w:tcW w:w="2861" w:type="dxa"/>
          </w:tcPr>
          <w:p w:rsidR="007223E3" w:rsidRPr="009D29AB" w:rsidRDefault="007223E3" w:rsidP="00B0175C">
            <w:r>
              <w:t>Роо Т.Ф.</w:t>
            </w:r>
            <w:r w:rsidRPr="009D29AB">
              <w:t xml:space="preserve">, </w:t>
            </w:r>
            <w:r>
              <w:t>заместитель директора по ВР</w:t>
            </w:r>
          </w:p>
          <w:p w:rsidR="007223E3" w:rsidRPr="009D29AB" w:rsidRDefault="007223E3" w:rsidP="00B0175C"/>
        </w:tc>
      </w:tr>
    </w:tbl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    В ходе работы педагогических советов рассматривались как теоретические вопросы по методической теме школы, так и опыт работы учителей. 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Все педагоги работают над индивидуальными методическими темами, позволяющими концентрировать внимание на наиболее актуальных проблемах преподавания учебных предметов, отдельных тем, модулей, спецкурсов. 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течение учебного года  были проведены многими учителями открытые уроки и мероприятия: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Мокеева В.И.  – урок математики «Деление нуля на число» ; классный час «Жизнь дана на добрые дела»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Чепрунова Л.В. – урок  математики  «Работа над задачей»,  Новый год, праздник «Масленица»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Нагурная Е.М. – урок русского языка «Что такое причастие»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Пашкова С.З –  спортивный праздник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5) Кожухова Т.В. – День Матери, День семьи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6) Храменкова В.И.  – урок русского языка «Глагол», праздничная программа «Тепло сердец для милых мам»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7) Коваленок Л.А – урок русского языка – «Предлог»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8) Слесарева Т.И. 0 викторина, посвященная Дню птиц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9) Золотухина А.Э – урок биологии «Вид, его критерии. Структура вида», биологическая викторина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10) Данилова Т.Н - экологическое кафе: Небезопасная еда» -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</w:pPr>
      <w:r>
        <w:t xml:space="preserve"> </w:t>
      </w:r>
    </w:p>
    <w:p w:rsidR="007223E3" w:rsidRPr="00162F51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</w:p>
    <w:p w:rsidR="007223E3" w:rsidRDefault="007223E3" w:rsidP="00F759D6">
      <w:pPr>
        <w:rPr>
          <w:b/>
          <w:bCs/>
          <w:color w:val="000000"/>
        </w:rPr>
      </w:pPr>
      <w:r w:rsidRPr="005A00B6">
        <w:rPr>
          <w:b/>
        </w:rPr>
        <w:t xml:space="preserve">Результаты </w:t>
      </w:r>
      <w:r w:rsidRPr="005A00B6">
        <w:rPr>
          <w:b/>
          <w:bCs/>
          <w:color w:val="000000"/>
        </w:rPr>
        <w:t xml:space="preserve"> инновационной деятельности общеобразовательного учреждения</w:t>
      </w:r>
    </w:p>
    <w:p w:rsidR="007223E3" w:rsidRDefault="007223E3" w:rsidP="00F759D6">
      <w:pPr>
        <w:rPr>
          <w:rStyle w:val="Strong"/>
          <w:b w:val="0"/>
        </w:rPr>
      </w:pPr>
      <w:r>
        <w:t xml:space="preserve">1. Реализация проектов </w:t>
      </w:r>
      <w:r w:rsidRPr="00934FB5">
        <w:rPr>
          <w:rStyle w:val="Strong"/>
          <w:b w:val="0"/>
        </w:rPr>
        <w:t>Программы развития школы</w:t>
      </w:r>
    </w:p>
    <w:p w:rsidR="007223E3" w:rsidRDefault="007223E3" w:rsidP="00F759D6">
      <w:pPr>
        <w:numPr>
          <w:ilvl w:val="0"/>
          <w:numId w:val="6"/>
        </w:numPr>
      </w:pPr>
      <w:r>
        <w:t>Благоприятный психологический климат в ОУ</w:t>
      </w:r>
    </w:p>
    <w:p w:rsidR="007223E3" w:rsidRDefault="007223E3" w:rsidP="00F759D6">
      <w:pPr>
        <w:numPr>
          <w:ilvl w:val="0"/>
          <w:numId w:val="6"/>
        </w:numPr>
      </w:pPr>
      <w:r>
        <w:t>Формирование у обучающихся осознанного отношения к ЗОЖ</w:t>
      </w:r>
    </w:p>
    <w:p w:rsidR="007223E3" w:rsidRDefault="007223E3" w:rsidP="00F759D6">
      <w:pPr>
        <w:numPr>
          <w:ilvl w:val="0"/>
          <w:numId w:val="6"/>
        </w:numPr>
      </w:pPr>
      <w:r>
        <w:t>Участие и достижения обучающихся школы в конкурсах, олимпиадах, фестивалях, социальных проектах, соревнованиях различного уровня</w:t>
      </w:r>
    </w:p>
    <w:p w:rsidR="007223E3" w:rsidRDefault="007223E3" w:rsidP="00F759D6">
      <w:pPr>
        <w:numPr>
          <w:ilvl w:val="0"/>
          <w:numId w:val="6"/>
        </w:numPr>
      </w:pPr>
      <w:r>
        <w:t>Формирование гражданской позиции у обучающихся</w:t>
      </w:r>
    </w:p>
    <w:p w:rsidR="007223E3" w:rsidRDefault="007223E3" w:rsidP="00F759D6">
      <w:r>
        <w:t>2. Инновационная деятельность по введению ФГОС ООО:</w:t>
      </w:r>
    </w:p>
    <w:p w:rsidR="007223E3" w:rsidRDefault="007223E3" w:rsidP="00F759D6">
      <w:pPr>
        <w:numPr>
          <w:ilvl w:val="0"/>
          <w:numId w:val="5"/>
        </w:numPr>
      </w:pPr>
      <w:r>
        <w:t>Разработка и внедрение  нормативно – правовой базы для введения основной образовательной программы начального общего образования</w:t>
      </w:r>
    </w:p>
    <w:p w:rsidR="007223E3" w:rsidRDefault="007223E3" w:rsidP="00F759D6">
      <w:pPr>
        <w:numPr>
          <w:ilvl w:val="0"/>
          <w:numId w:val="5"/>
        </w:numPr>
      </w:pPr>
      <w:r>
        <w:t>Разработка программы формирования культуры здорового и безопасного образа жизни обучающихся</w:t>
      </w:r>
    </w:p>
    <w:p w:rsidR="007223E3" w:rsidRDefault="007223E3" w:rsidP="00F759D6">
      <w:pPr>
        <w:numPr>
          <w:ilvl w:val="0"/>
          <w:numId w:val="5"/>
        </w:numPr>
      </w:pPr>
      <w:r>
        <w:t>Разработка программы духовно-нравственного развития, воспитания обучающихся</w:t>
      </w:r>
    </w:p>
    <w:p w:rsidR="007223E3" w:rsidRDefault="007223E3" w:rsidP="00F759D6">
      <w:pPr>
        <w:numPr>
          <w:ilvl w:val="0"/>
          <w:numId w:val="5"/>
        </w:numPr>
      </w:pPr>
      <w:r>
        <w:t>Разработка программы коррекционной работы в школе</w:t>
      </w:r>
    </w:p>
    <w:p w:rsidR="007223E3" w:rsidRDefault="007223E3" w:rsidP="00F759D6">
      <w:pPr>
        <w:numPr>
          <w:ilvl w:val="0"/>
          <w:numId w:val="5"/>
        </w:numPr>
      </w:pPr>
      <w:r>
        <w:t>Разработка и апробация рабочих программ учебных предметов, курсов</w:t>
      </w:r>
    </w:p>
    <w:p w:rsidR="007223E3" w:rsidRDefault="007223E3" w:rsidP="00F759D6">
      <w:pPr>
        <w:numPr>
          <w:ilvl w:val="0"/>
          <w:numId w:val="5"/>
        </w:numPr>
      </w:pPr>
      <w:r>
        <w:t>Разработка программы формирования УУД</w:t>
      </w:r>
    </w:p>
    <w:p w:rsidR="007223E3" w:rsidRDefault="007223E3" w:rsidP="00F759D6">
      <w:pPr>
        <w:numPr>
          <w:ilvl w:val="0"/>
          <w:numId w:val="5"/>
        </w:numPr>
      </w:pPr>
      <w:r>
        <w:t>Ведение мониторинга реализуемых проектов</w:t>
      </w:r>
    </w:p>
    <w:p w:rsidR="007223E3" w:rsidRPr="00B8521C" w:rsidRDefault="007223E3" w:rsidP="00F759D6">
      <w:r w:rsidRPr="00B8521C">
        <w:t>3. Развитие кадрового потенциала в рамках внедрения НОИ «Наша новая школа»</w:t>
      </w:r>
    </w:p>
    <w:p w:rsidR="007223E3" w:rsidRPr="00162F51" w:rsidRDefault="007223E3" w:rsidP="00F759D6">
      <w:pPr>
        <w:ind w:left="713" w:hanging="720"/>
        <w:jc w:val="both"/>
        <w:rPr>
          <w:b/>
        </w:rPr>
      </w:pPr>
    </w:p>
    <w:p w:rsidR="007223E3" w:rsidRDefault="007223E3" w:rsidP="00F759D6">
      <w:pPr>
        <w:numPr>
          <w:ilvl w:val="0"/>
          <w:numId w:val="10"/>
        </w:numPr>
        <w:jc w:val="both"/>
      </w:pPr>
      <w:r w:rsidRPr="00B8521C">
        <w:t>Представление педагогического опыта на Всероссийском фестивале «Открытый ур</w:t>
      </w:r>
      <w:r>
        <w:t xml:space="preserve">ок» </w:t>
      </w:r>
      <w:r w:rsidRPr="00B8521C">
        <w:t xml:space="preserve"> (учитель Михайлова Г.М.)</w:t>
      </w:r>
    </w:p>
    <w:p w:rsidR="007223E3" w:rsidRDefault="007223E3" w:rsidP="00F759D6">
      <w:pPr>
        <w:numPr>
          <w:ilvl w:val="0"/>
          <w:numId w:val="10"/>
        </w:numPr>
        <w:jc w:val="both"/>
      </w:pPr>
      <w:r>
        <w:t>Активное участие во Всероссийских  дистанционных конкурсах – педагог дополнительного образования – Слесарева Т.И.</w:t>
      </w:r>
    </w:p>
    <w:p w:rsidR="007223E3" w:rsidRPr="00B8521C" w:rsidRDefault="007223E3" w:rsidP="00F759D6">
      <w:pPr>
        <w:numPr>
          <w:ilvl w:val="0"/>
          <w:numId w:val="10"/>
        </w:numPr>
        <w:jc w:val="both"/>
      </w:pPr>
      <w:r>
        <w:t>Участие в конкурсе «Классный, самый классный» - Пашкова С.З</w:t>
      </w:r>
    </w:p>
    <w:p w:rsidR="007223E3" w:rsidRPr="00B8521C" w:rsidRDefault="007223E3" w:rsidP="00F759D6">
      <w:pPr>
        <w:tabs>
          <w:tab w:val="left" w:pos="945"/>
        </w:tabs>
        <w:ind w:left="720" w:hanging="720"/>
        <w:jc w:val="both"/>
      </w:pPr>
      <w:r w:rsidRPr="00B8521C">
        <w:tab/>
        <w:t xml:space="preserve"> </w:t>
      </w:r>
    </w:p>
    <w:p w:rsidR="007223E3" w:rsidRPr="00934FB5" w:rsidRDefault="007223E3" w:rsidP="00F759D6">
      <w:pPr>
        <w:tabs>
          <w:tab w:val="left" w:pos="945"/>
        </w:tabs>
        <w:ind w:left="720" w:hanging="720"/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 </w:t>
      </w:r>
    </w:p>
    <w:p w:rsidR="007223E3" w:rsidRPr="000E4DBC" w:rsidRDefault="007223E3" w:rsidP="00F759D6">
      <w:pPr>
        <w:jc w:val="both"/>
      </w:pPr>
      <w:r w:rsidRPr="000E4DBC">
        <w:t>Наряду с имеющимися положительными результатами в работе педагогического коллектива имеются недостатки:</w:t>
      </w:r>
    </w:p>
    <w:p w:rsidR="007223E3" w:rsidRPr="000E4DBC" w:rsidRDefault="007223E3" w:rsidP="00F759D6">
      <w:pPr>
        <w:numPr>
          <w:ilvl w:val="0"/>
          <w:numId w:val="8"/>
        </w:numPr>
        <w:jc w:val="both"/>
      </w:pPr>
      <w:r w:rsidRPr="000E4DBC">
        <w:sym w:font="Symbol" w:char="F020"/>
      </w:r>
      <w:r w:rsidRPr="000E4DBC">
        <w:t>слабо ведется работа по обобщению передового педагогического опыта;</w:t>
      </w:r>
    </w:p>
    <w:p w:rsidR="007223E3" w:rsidRDefault="007223E3" w:rsidP="00F759D6">
      <w:pPr>
        <w:numPr>
          <w:ilvl w:val="0"/>
          <w:numId w:val="8"/>
        </w:numPr>
        <w:jc w:val="both"/>
      </w:pPr>
      <w:r w:rsidRPr="000E4DBC">
        <w:t>нежелание принимать участие в конкурсном движении;</w:t>
      </w:r>
    </w:p>
    <w:p w:rsidR="007223E3" w:rsidRDefault="007223E3" w:rsidP="00F759D6">
      <w:pPr>
        <w:numPr>
          <w:ilvl w:val="0"/>
          <w:numId w:val="8"/>
        </w:numPr>
        <w:jc w:val="both"/>
      </w:pPr>
      <w:r>
        <w:t>работа методических объединений ведется формально</w:t>
      </w:r>
    </w:p>
    <w:p w:rsidR="007223E3" w:rsidRDefault="007223E3" w:rsidP="00F759D6">
      <w:pPr>
        <w:numPr>
          <w:ilvl w:val="0"/>
          <w:numId w:val="8"/>
        </w:numPr>
        <w:jc w:val="both"/>
      </w:pPr>
      <w:r w:rsidRPr="00F862DC">
        <w:t>не проводятся творческие отчёты учителей.</w:t>
      </w:r>
    </w:p>
    <w:p w:rsidR="007223E3" w:rsidRPr="000E4DBC" w:rsidRDefault="007223E3" w:rsidP="00F759D6">
      <w:pPr>
        <w:numPr>
          <w:ilvl w:val="0"/>
          <w:numId w:val="8"/>
        </w:numPr>
        <w:jc w:val="both"/>
      </w:pPr>
    </w:p>
    <w:p w:rsidR="007223E3" w:rsidRPr="000E4DBC" w:rsidRDefault="007223E3" w:rsidP="00F759D6">
      <w:pPr>
        <w:jc w:val="both"/>
      </w:pPr>
      <w:r w:rsidRPr="000E4DBC">
        <w:t>Рекомендации:</w:t>
      </w:r>
    </w:p>
    <w:p w:rsidR="007223E3" w:rsidRPr="000E4DBC" w:rsidRDefault="007223E3" w:rsidP="00F759D6">
      <w:pPr>
        <w:numPr>
          <w:ilvl w:val="0"/>
          <w:numId w:val="7"/>
        </w:numPr>
        <w:jc w:val="both"/>
      </w:pPr>
      <w:r w:rsidRPr="000E4DBC">
        <w:sym w:font="Symbol" w:char="F020"/>
      </w:r>
      <w:r w:rsidRPr="000E4DBC">
        <w:t>Начать активную работу  по накоплению и обобщению передового педагогического опыта.</w:t>
      </w:r>
    </w:p>
    <w:p w:rsidR="007223E3" w:rsidRDefault="007223E3" w:rsidP="00F759D6">
      <w:pPr>
        <w:numPr>
          <w:ilvl w:val="0"/>
          <w:numId w:val="7"/>
        </w:numPr>
        <w:jc w:val="both"/>
      </w:pPr>
      <w:r w:rsidRPr="000E4DBC">
        <w:sym w:font="Symbol" w:char="F020"/>
      </w:r>
      <w:r w:rsidRPr="000E4DBC">
        <w:t>Спланировать цикл открытых уроков по МО с учетом реальных возможностей по проблемам  и более тщательно продумать организацию взаимопосещения уроков.</w:t>
      </w:r>
    </w:p>
    <w:p w:rsidR="007223E3" w:rsidRPr="000E4DBC" w:rsidRDefault="007223E3" w:rsidP="00F759D6">
      <w:pPr>
        <w:numPr>
          <w:ilvl w:val="0"/>
          <w:numId w:val="7"/>
        </w:numPr>
        <w:jc w:val="both"/>
      </w:pPr>
      <w:r>
        <w:t>Провести методическую неделю в начальной школе по обобщению опыта работы по ФГОС НОО, в 5 – 7 классах по ФГОС ООО</w:t>
      </w:r>
    </w:p>
    <w:p w:rsidR="007223E3" w:rsidRDefault="007223E3" w:rsidP="00F759D6">
      <w:pPr>
        <w:numPr>
          <w:ilvl w:val="0"/>
          <w:numId w:val="7"/>
        </w:numPr>
        <w:jc w:val="both"/>
      </w:pPr>
      <w:r w:rsidRPr="000E4DBC">
        <w:sym w:font="Symbol" w:char="F020"/>
      </w:r>
      <w:r w:rsidRPr="000E4DBC">
        <w:t>Организовать рейтинговый опрос обучающихся об уровне проведения различных мероприятий во время предметных недель.</w:t>
      </w:r>
    </w:p>
    <w:p w:rsidR="007223E3" w:rsidRPr="000E4DBC" w:rsidRDefault="007223E3" w:rsidP="00F759D6">
      <w:pPr>
        <w:jc w:val="both"/>
      </w:pPr>
      <w:r>
        <w:t xml:space="preserve"> Все это требует пересмотреть работу ШМО. В 2015 – 2016 учебном году организовать творческие группы учителей. Цель: организация работы по накоплению, распространению и обобщению передового педагогического опыта, развитие творческих способностей учителей и обучающихся.</w:t>
      </w:r>
    </w:p>
    <w:p w:rsidR="007223E3" w:rsidRPr="00F862DC" w:rsidRDefault="007223E3" w:rsidP="00F759D6">
      <w:pPr>
        <w:tabs>
          <w:tab w:val="left" w:pos="1725"/>
        </w:tabs>
        <w:jc w:val="both"/>
      </w:pPr>
      <w:r w:rsidRPr="00F862DC">
        <w:t xml:space="preserve">         В течение года была осуществлена проверка нормативно-правовой базы образовательного учреждения, журналов по технике безопасности, классных журналов, личных дел учащихся, дневников, тетрадей. </w:t>
      </w:r>
    </w:p>
    <w:p w:rsidR="007223E3" w:rsidRPr="00F862DC" w:rsidRDefault="007223E3" w:rsidP="00F759D6">
      <w:pPr>
        <w:tabs>
          <w:tab w:val="left" w:pos="1725"/>
        </w:tabs>
        <w:jc w:val="both"/>
      </w:pPr>
      <w:r w:rsidRPr="00F862DC">
        <w:t xml:space="preserve">   Проверка нормативно-правовой базы показала, что в школе имеется необходимая документация для организации учебно-воспитательного процесса, документация в основном соответствует «Закону об образовании», типовому положению об общеобразовательных учреждениях. В ходе проверки выявлено, что некоторые положения по организации УВП отсутствуют, некоторые нуждаются в корректировке..</w:t>
      </w:r>
    </w:p>
    <w:p w:rsidR="007223E3" w:rsidRPr="00F862DC" w:rsidRDefault="007223E3" w:rsidP="00F759D6">
      <w:pPr>
        <w:tabs>
          <w:tab w:val="left" w:pos="1725"/>
        </w:tabs>
        <w:jc w:val="both"/>
      </w:pPr>
      <w:r w:rsidRPr="00F862DC">
        <w:t xml:space="preserve">         В результате проверки журналов по технике безопасности установлено, что во всех кабинетах повышенной опасности имеются журналы инструктажа </w:t>
      </w:r>
      <w:r>
        <w:t>об</w:t>
      </w:r>
      <w:r w:rsidRPr="00F862DC">
        <w:t>уча</w:t>
      </w:r>
      <w:r>
        <w:t>ющихся, памятки и инструкции, но ведутся они не всегда качественно</w:t>
      </w:r>
      <w:r w:rsidRPr="00F862DC">
        <w:t xml:space="preserve"> У каждого классного руководителя имеются журналы инструктажа учащихся, но записи вносятся не всегда своевременно. Были даны рекомендации привести журналы по ТБ в соответствие с требованиями, регулярно проводить с учащимися  инструктаж, своевременно заполнять журналы. </w:t>
      </w:r>
    </w:p>
    <w:p w:rsidR="007223E3" w:rsidRPr="00F862DC" w:rsidRDefault="007223E3" w:rsidP="00F759D6">
      <w:pPr>
        <w:tabs>
          <w:tab w:val="left" w:pos="1725"/>
        </w:tabs>
        <w:jc w:val="both"/>
      </w:pPr>
      <w:r w:rsidRPr="00F862DC">
        <w:t xml:space="preserve">        В результате проверки личных дел учащихся установлено, что на каждого учащегося заведено личное дело, личные дела ведутся аккуратно, имеется вся необходимая документация (заявление, справка о составе семьи, копия свидетельства о рождении, копия паспорта, копия аттестата, копия медицинского полиса). Классные руководители своевременно вносят в личные дела итоговые оценки, сведения о поощрении учащихся. Были даны рекомендации внимательно заполнять личные дела учащихся, не допускать исправлений итоговых оценок.</w:t>
      </w:r>
    </w:p>
    <w:p w:rsidR="007223E3" w:rsidRDefault="007223E3" w:rsidP="00F759D6">
      <w:pPr>
        <w:tabs>
          <w:tab w:val="left" w:pos="1725"/>
        </w:tabs>
        <w:jc w:val="both"/>
      </w:pPr>
    </w:p>
    <w:p w:rsidR="007223E3" w:rsidRDefault="007223E3" w:rsidP="00A05D96">
      <w:pPr>
        <w:numPr>
          <w:ilvl w:val="0"/>
          <w:numId w:val="25"/>
        </w:numPr>
        <w:tabs>
          <w:tab w:val="left" w:pos="1725"/>
        </w:tabs>
        <w:jc w:val="center"/>
        <w:rPr>
          <w:b/>
        </w:rPr>
      </w:pPr>
      <w:r w:rsidRPr="006F62EF">
        <w:rPr>
          <w:b/>
        </w:rPr>
        <w:t xml:space="preserve">Создать  условия, способствующие оптимальному развитию </w:t>
      </w:r>
    </w:p>
    <w:p w:rsidR="007223E3" w:rsidRPr="007F29CD" w:rsidRDefault="007223E3" w:rsidP="00F759D6">
      <w:pPr>
        <w:tabs>
          <w:tab w:val="left" w:pos="1725"/>
        </w:tabs>
        <w:ind w:left="360"/>
        <w:jc w:val="center"/>
        <w:rPr>
          <w:b/>
        </w:rPr>
      </w:pPr>
      <w:r w:rsidRPr="006F62EF">
        <w:rPr>
          <w:b/>
        </w:rPr>
        <w:t>творческого потенциала обучающихся</w:t>
      </w:r>
    </w:p>
    <w:p w:rsidR="007223E3" w:rsidRPr="007F29CD" w:rsidRDefault="007223E3" w:rsidP="00F759D6">
      <w:pPr>
        <w:pStyle w:val="PlainText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Одаренные дети</w:t>
      </w:r>
    </w:p>
    <w:p w:rsidR="007223E3" w:rsidRDefault="007223E3" w:rsidP="00F759D6">
      <w:pPr>
        <w:pStyle w:val="PlainText"/>
        <w:jc w:val="both"/>
        <w:rPr>
          <w:rFonts w:ascii="Times New Roman" w:hAnsi="Times New Roman" w:cs="Times New Roman"/>
          <w:sz w:val="24"/>
          <w:szCs w:val="24"/>
        </w:rPr>
      </w:pPr>
      <w:r w:rsidRPr="00063FE8">
        <w:rPr>
          <w:rFonts w:ascii="Times New Roman" w:hAnsi="Times New Roman" w:cs="Times New Roman"/>
          <w:sz w:val="24"/>
          <w:szCs w:val="24"/>
        </w:rPr>
        <w:t xml:space="preserve">          Работа с одаренными детьми по-прежнему является одним из приоритетных направлений работы школы. Коллектив школы способствует поиску, отбору и творческому развитию детей, проявляющих интерес и способности к изучению предмета.  Определены основные направления деятельности в работе с одаренными детьми: </w:t>
      </w:r>
      <w:r>
        <w:rPr>
          <w:rFonts w:ascii="Times New Roman" w:hAnsi="Times New Roman" w:cs="Times New Roman"/>
          <w:sz w:val="24"/>
          <w:szCs w:val="24"/>
        </w:rPr>
        <w:t xml:space="preserve">вовлечение </w:t>
      </w:r>
      <w:r w:rsidRPr="00063FE8">
        <w:rPr>
          <w:rFonts w:ascii="Times New Roman" w:hAnsi="Times New Roman" w:cs="Times New Roman"/>
          <w:sz w:val="24"/>
          <w:szCs w:val="24"/>
        </w:rPr>
        <w:t xml:space="preserve"> в исследовательскую деятельность, в работу над учебны</w:t>
      </w:r>
      <w:r>
        <w:rPr>
          <w:rFonts w:ascii="Times New Roman" w:hAnsi="Times New Roman" w:cs="Times New Roman"/>
          <w:sz w:val="24"/>
          <w:szCs w:val="24"/>
        </w:rPr>
        <w:t xml:space="preserve">ми проектами, </w:t>
      </w:r>
      <w:r w:rsidRPr="00063FE8">
        <w:rPr>
          <w:rFonts w:ascii="Times New Roman" w:hAnsi="Times New Roman" w:cs="Times New Roman"/>
          <w:sz w:val="24"/>
          <w:szCs w:val="24"/>
        </w:rPr>
        <w:t xml:space="preserve"> к участию в предметных неделях, конкурсах и олимпиадах.</w:t>
      </w:r>
    </w:p>
    <w:p w:rsidR="007223E3" w:rsidRPr="007F29CD" w:rsidRDefault="007223E3" w:rsidP="00F759D6">
      <w:pPr>
        <w:rPr>
          <w:rStyle w:val="HTMLTypewriter"/>
        </w:rPr>
      </w:pPr>
      <w:r w:rsidRPr="00063FE8">
        <w:t xml:space="preserve">   В текущем году организована работа по вовлечению большего числа школьников (1-11 классы) к участию во Всероссийских предметных олимпиадах и турнирах. </w:t>
      </w:r>
    </w:p>
    <w:p w:rsidR="007223E3" w:rsidRPr="007F29CD" w:rsidRDefault="007223E3" w:rsidP="00F759D6">
      <w:pPr>
        <w:tabs>
          <w:tab w:val="left" w:pos="975"/>
          <w:tab w:val="left" w:pos="3380"/>
        </w:tabs>
        <w:jc w:val="center"/>
        <w:rPr>
          <w:b/>
        </w:rPr>
      </w:pPr>
      <w:r w:rsidRPr="007F29CD">
        <w:rPr>
          <w:b/>
        </w:rPr>
        <w:t>Победители и призеры школьного этапа олимпиады достойно защищают честь школы на муниципальном уровне.</w:t>
      </w:r>
    </w:p>
    <w:p w:rsidR="007223E3" w:rsidRPr="005D65A8" w:rsidRDefault="007223E3" w:rsidP="00F759D6">
      <w:pPr>
        <w:tabs>
          <w:tab w:val="left" w:pos="975"/>
          <w:tab w:val="left" w:pos="3380"/>
        </w:tabs>
        <w:jc w:val="center"/>
      </w:pPr>
    </w:p>
    <w:tbl>
      <w:tblPr>
        <w:tblW w:w="8850" w:type="dxa"/>
        <w:tblCellSpacing w:w="0" w:type="dxa"/>
        <w:tblCellMar>
          <w:left w:w="0" w:type="dxa"/>
          <w:right w:w="0" w:type="dxa"/>
        </w:tblCellMar>
        <w:tblLook w:val="0000"/>
      </w:tblPr>
      <w:tblGrid>
        <w:gridCol w:w="1929"/>
        <w:gridCol w:w="2061"/>
        <w:gridCol w:w="2520"/>
        <w:gridCol w:w="2340"/>
      </w:tblGrid>
      <w:tr w:rsidR="007223E3" w:rsidRPr="006F62EF" w:rsidTr="00B0175C">
        <w:trPr>
          <w:trHeight w:val="675"/>
          <w:tblCellSpacing w:w="0" w:type="dxa"/>
        </w:trPr>
        <w:tc>
          <w:tcPr>
            <w:tcW w:w="1929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  <w:jc w:val="center"/>
            </w:pPr>
            <w:r w:rsidRPr="006F62EF">
              <w:rPr>
                <w:bCs/>
              </w:rPr>
              <w:t>предмет</w:t>
            </w:r>
          </w:p>
        </w:tc>
        <w:tc>
          <w:tcPr>
            <w:tcW w:w="2061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  <w:jc w:val="center"/>
            </w:pPr>
            <w:r w:rsidRPr="006F62EF">
              <w:rPr>
                <w:bCs/>
              </w:rPr>
              <w:t>результат</w:t>
            </w:r>
          </w:p>
        </w:tc>
        <w:tc>
          <w:tcPr>
            <w:tcW w:w="252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  <w:jc w:val="center"/>
            </w:pPr>
            <w:r w:rsidRPr="006F62EF">
              <w:rPr>
                <w:bCs/>
              </w:rPr>
              <w:t>Обучающиеся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7223E3" w:rsidRPr="006F62EF" w:rsidRDefault="007223E3" w:rsidP="00B0175C">
            <w:pPr>
              <w:pStyle w:val="BodyText"/>
              <w:jc w:val="center"/>
            </w:pPr>
            <w:r w:rsidRPr="006F62EF">
              <w:rPr>
                <w:bCs/>
              </w:rPr>
              <w:t>Учитель, подготовивший ученика</w:t>
            </w:r>
          </w:p>
        </w:tc>
      </w:tr>
      <w:tr w:rsidR="007223E3" w:rsidRPr="006F62EF" w:rsidTr="00B0175C">
        <w:trPr>
          <w:trHeight w:val="480"/>
          <w:tblCellSpacing w:w="0" w:type="dxa"/>
        </w:trPr>
        <w:tc>
          <w:tcPr>
            <w:tcW w:w="1929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Биология</w:t>
            </w:r>
          </w:p>
        </w:tc>
        <w:tc>
          <w:tcPr>
            <w:tcW w:w="20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призер</w:t>
            </w:r>
          </w:p>
        </w:tc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Ивашкова Ульяна – 7 класс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Данилова Т.Н.</w:t>
            </w:r>
          </w:p>
        </w:tc>
      </w:tr>
      <w:tr w:rsidR="007223E3" w:rsidRPr="006F62EF" w:rsidTr="00B0175C">
        <w:trPr>
          <w:trHeight w:val="480"/>
          <w:tblCellSpacing w:w="0" w:type="dxa"/>
        </w:trPr>
        <w:tc>
          <w:tcPr>
            <w:tcW w:w="1929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География</w:t>
            </w:r>
          </w:p>
        </w:tc>
        <w:tc>
          <w:tcPr>
            <w:tcW w:w="20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призер</w:t>
            </w:r>
          </w:p>
        </w:tc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Красногорский Ян – 8 класс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Данилова Т.Н.</w:t>
            </w:r>
          </w:p>
        </w:tc>
      </w:tr>
      <w:tr w:rsidR="007223E3" w:rsidRPr="006F62EF" w:rsidTr="00B0175C">
        <w:trPr>
          <w:trHeight w:val="480"/>
          <w:tblCellSpacing w:w="0" w:type="dxa"/>
        </w:trPr>
        <w:tc>
          <w:tcPr>
            <w:tcW w:w="1929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Литература</w:t>
            </w:r>
          </w:p>
        </w:tc>
        <w:tc>
          <w:tcPr>
            <w:tcW w:w="20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призер</w:t>
            </w:r>
          </w:p>
        </w:tc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Алексеева Валерия – 7 класс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Коваленок Л.А.</w:t>
            </w:r>
          </w:p>
        </w:tc>
      </w:tr>
      <w:tr w:rsidR="007223E3" w:rsidRPr="006F62EF" w:rsidTr="00B0175C">
        <w:trPr>
          <w:trHeight w:val="480"/>
          <w:tblCellSpacing w:w="0" w:type="dxa"/>
        </w:trPr>
        <w:tc>
          <w:tcPr>
            <w:tcW w:w="1929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t> </w:t>
            </w:r>
          </w:p>
        </w:tc>
        <w:tc>
          <w:tcPr>
            <w:tcW w:w="20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t> </w:t>
            </w:r>
          </w:p>
        </w:tc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Ивашкова Ульяна – 7 класс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Коваленок Л.А.</w:t>
            </w:r>
          </w:p>
        </w:tc>
      </w:tr>
      <w:tr w:rsidR="007223E3" w:rsidRPr="006F62EF" w:rsidTr="00B0175C">
        <w:trPr>
          <w:trHeight w:val="480"/>
          <w:tblCellSpacing w:w="0" w:type="dxa"/>
        </w:trPr>
        <w:tc>
          <w:tcPr>
            <w:tcW w:w="1929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Русский язык</w:t>
            </w:r>
          </w:p>
        </w:tc>
        <w:tc>
          <w:tcPr>
            <w:tcW w:w="20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призер</w:t>
            </w:r>
          </w:p>
        </w:tc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Алексеева Валерия – 7 класс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Коваленок Л.А.</w:t>
            </w:r>
          </w:p>
        </w:tc>
      </w:tr>
      <w:tr w:rsidR="007223E3" w:rsidRPr="006F62EF" w:rsidTr="00B0175C">
        <w:trPr>
          <w:trHeight w:val="675"/>
          <w:tblCellSpacing w:w="0" w:type="dxa"/>
        </w:trPr>
        <w:tc>
          <w:tcPr>
            <w:tcW w:w="1929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Физическая культура</w:t>
            </w:r>
          </w:p>
        </w:tc>
        <w:tc>
          <w:tcPr>
            <w:tcW w:w="20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победитель</w:t>
            </w:r>
          </w:p>
        </w:tc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Громовенко Александра – 11 класс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Нонин А.А.</w:t>
            </w:r>
          </w:p>
        </w:tc>
      </w:tr>
      <w:tr w:rsidR="007223E3" w:rsidRPr="006F62EF" w:rsidTr="00B0175C">
        <w:trPr>
          <w:trHeight w:val="480"/>
          <w:tblCellSpacing w:w="0" w:type="dxa"/>
        </w:trPr>
        <w:tc>
          <w:tcPr>
            <w:tcW w:w="1929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t> </w:t>
            </w:r>
          </w:p>
        </w:tc>
        <w:tc>
          <w:tcPr>
            <w:tcW w:w="2061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t> </w:t>
            </w:r>
          </w:p>
        </w:tc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Светловский Владимир – 6 класс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7223E3" w:rsidRPr="006F62EF" w:rsidRDefault="007223E3" w:rsidP="00B0175C">
            <w:pPr>
              <w:pStyle w:val="BodyText"/>
            </w:pPr>
            <w:r w:rsidRPr="006F62EF">
              <w:rPr>
                <w:bCs/>
              </w:rPr>
              <w:t>Нонин А.А.</w:t>
            </w:r>
          </w:p>
        </w:tc>
      </w:tr>
    </w:tbl>
    <w:p w:rsidR="007223E3" w:rsidRPr="005D65A8" w:rsidRDefault="007223E3" w:rsidP="00F759D6">
      <w:pPr>
        <w:tabs>
          <w:tab w:val="left" w:pos="4275"/>
        </w:tabs>
        <w:spacing w:line="220" w:lineRule="auto"/>
        <w:rPr>
          <w:b/>
          <w:bCs/>
        </w:rPr>
      </w:pPr>
    </w:p>
    <w:p w:rsidR="007223E3" w:rsidRPr="005D65A8" w:rsidRDefault="007223E3" w:rsidP="00F759D6">
      <w:pPr>
        <w:tabs>
          <w:tab w:val="left" w:pos="4275"/>
        </w:tabs>
        <w:spacing w:line="220" w:lineRule="auto"/>
        <w:ind w:firstLine="540"/>
        <w:jc w:val="center"/>
      </w:pPr>
      <w:r w:rsidRPr="005D65A8">
        <w:rPr>
          <w:b/>
          <w:bCs/>
        </w:rPr>
        <w:t xml:space="preserve">Участие в </w:t>
      </w:r>
      <w:r>
        <w:rPr>
          <w:b/>
          <w:bCs/>
        </w:rPr>
        <w:t xml:space="preserve"> олимпиадах</w:t>
      </w:r>
      <w:r>
        <w:rPr>
          <w:b/>
          <w:bCs/>
        </w:rPr>
        <w:br/>
        <w:t xml:space="preserve"> по предметам в 2014– 2015</w:t>
      </w:r>
      <w:r w:rsidRPr="005D65A8">
        <w:rPr>
          <w:b/>
          <w:bCs/>
        </w:rPr>
        <w:t xml:space="preserve"> учебном году</w:t>
      </w:r>
    </w:p>
    <w:p w:rsidR="007223E3" w:rsidRDefault="007223E3" w:rsidP="00F759D6">
      <w:pPr>
        <w:tabs>
          <w:tab w:val="left" w:pos="4275"/>
        </w:tabs>
        <w:spacing w:line="220" w:lineRule="auto"/>
        <w:ind w:firstLine="540"/>
        <w:jc w:val="center"/>
      </w:pPr>
    </w:p>
    <w:tbl>
      <w:tblPr>
        <w:tblW w:w="9750" w:type="dxa"/>
        <w:tblCellSpacing w:w="0" w:type="dxa"/>
        <w:tblInd w:w="-396" w:type="dxa"/>
        <w:tblCellMar>
          <w:left w:w="0" w:type="dxa"/>
          <w:right w:w="0" w:type="dxa"/>
        </w:tblCellMar>
        <w:tblLook w:val="0000"/>
      </w:tblPr>
      <w:tblGrid>
        <w:gridCol w:w="4710"/>
        <w:gridCol w:w="5040"/>
      </w:tblGrid>
      <w:tr w:rsidR="007223E3" w:rsidRPr="00D22937" w:rsidTr="00B0175C">
        <w:trPr>
          <w:trHeight w:val="405"/>
          <w:tblCellSpacing w:w="0" w:type="dxa"/>
        </w:trPr>
        <w:tc>
          <w:tcPr>
            <w:tcW w:w="4710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rPr>
                <w:b/>
                <w:bCs/>
              </w:rPr>
              <w:t>Олимпиада</w:t>
            </w:r>
          </w:p>
        </w:tc>
        <w:tc>
          <w:tcPr>
            <w:tcW w:w="504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rPr>
                <w:b/>
                <w:bCs/>
              </w:rPr>
              <w:t>Участники</w:t>
            </w:r>
          </w:p>
        </w:tc>
      </w:tr>
      <w:tr w:rsidR="007223E3" w:rsidRPr="00D22937" w:rsidTr="00B0175C">
        <w:trPr>
          <w:trHeight w:val="840"/>
          <w:tblCellSpacing w:w="0" w:type="dxa"/>
        </w:trPr>
        <w:tc>
          <w:tcPr>
            <w:tcW w:w="4710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>Международная игра-конкурс "Русский медвежонок - языкознание для всех</w:t>
            </w:r>
          </w:p>
        </w:tc>
        <w:tc>
          <w:tcPr>
            <w:tcW w:w="5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>170 обучающихся (2 – 11 классы) – 86%</w:t>
            </w:r>
          </w:p>
        </w:tc>
      </w:tr>
      <w:tr w:rsidR="007223E3" w:rsidRPr="00D22937" w:rsidTr="00B0175C">
        <w:trPr>
          <w:trHeight w:val="615"/>
          <w:tblCellSpacing w:w="0" w:type="dxa"/>
        </w:trPr>
        <w:tc>
          <w:tcPr>
            <w:tcW w:w="4710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>Международный математический конкурс «Кенгуру»</w:t>
            </w:r>
          </w:p>
        </w:tc>
        <w:tc>
          <w:tcPr>
            <w:tcW w:w="5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>72 ученика    (3 – 11 классы) – 42%</w:t>
            </w:r>
          </w:p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>Победитель -Суджиян Ангелина  9 класс</w:t>
            </w:r>
          </w:p>
        </w:tc>
      </w:tr>
      <w:tr w:rsidR="007223E3" w:rsidRPr="00D22937" w:rsidTr="00B0175C">
        <w:trPr>
          <w:trHeight w:val="585"/>
          <w:tblCellSpacing w:w="0" w:type="dxa"/>
        </w:trPr>
        <w:tc>
          <w:tcPr>
            <w:tcW w:w="4710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>Всероссийская олимпиада по предметам «Олимпус»</w:t>
            </w:r>
          </w:p>
        </w:tc>
        <w:tc>
          <w:tcPr>
            <w:tcW w:w="5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 xml:space="preserve">89 обучающихся  </w:t>
            </w:r>
          </w:p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>(5 – 9 классы) – 85 %</w:t>
            </w:r>
          </w:p>
        </w:tc>
      </w:tr>
      <w:tr w:rsidR="007223E3" w:rsidRPr="00D22937" w:rsidTr="00B0175C">
        <w:trPr>
          <w:trHeight w:val="420"/>
          <w:tblCellSpacing w:w="0" w:type="dxa"/>
        </w:trPr>
        <w:tc>
          <w:tcPr>
            <w:tcW w:w="4710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>«Эму» Эрудит-Марафон Учащихся</w:t>
            </w:r>
          </w:p>
        </w:tc>
        <w:tc>
          <w:tcPr>
            <w:tcW w:w="5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>1 класс – 21 ученик – 100%</w:t>
            </w:r>
          </w:p>
        </w:tc>
      </w:tr>
      <w:tr w:rsidR="007223E3" w:rsidRPr="00D22937" w:rsidTr="00B0175C">
        <w:trPr>
          <w:trHeight w:val="1515"/>
          <w:tblCellSpacing w:w="0" w:type="dxa"/>
        </w:trPr>
        <w:tc>
          <w:tcPr>
            <w:tcW w:w="4710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 xml:space="preserve">Открытая Всероссийская олимпиада </w:t>
            </w:r>
          </w:p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>«Наше наследие», посвященная 70 – летию Победы</w:t>
            </w:r>
          </w:p>
        </w:tc>
        <w:tc>
          <w:tcPr>
            <w:tcW w:w="504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>Диплом 1 степени – Суджиян Ангелина-9 кл</w:t>
            </w:r>
          </w:p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>Диплом 2 степени – 8 обучающихся 5-9 классов</w:t>
            </w:r>
          </w:p>
          <w:p w:rsidR="007223E3" w:rsidRPr="00D22937" w:rsidRDefault="007223E3" w:rsidP="00B0175C">
            <w:pPr>
              <w:tabs>
                <w:tab w:val="left" w:pos="4275"/>
              </w:tabs>
              <w:spacing w:line="220" w:lineRule="auto"/>
              <w:ind w:firstLine="540"/>
              <w:jc w:val="center"/>
            </w:pPr>
            <w:r w:rsidRPr="00D22937">
              <w:t>Диплом 3 степени – 11 обучающихся 5-9 классов</w:t>
            </w:r>
          </w:p>
        </w:tc>
      </w:tr>
    </w:tbl>
    <w:p w:rsidR="007223E3" w:rsidRDefault="007223E3" w:rsidP="00F759D6">
      <w:pPr>
        <w:tabs>
          <w:tab w:val="left" w:pos="3720"/>
        </w:tabs>
      </w:pPr>
    </w:p>
    <w:p w:rsidR="007223E3" w:rsidRPr="003E3100" w:rsidRDefault="007223E3" w:rsidP="00F759D6">
      <w:pPr>
        <w:tabs>
          <w:tab w:val="left" w:pos="3720"/>
        </w:tabs>
        <w:jc w:val="center"/>
        <w:rPr>
          <w:sz w:val="28"/>
          <w:szCs w:val="28"/>
        </w:rPr>
      </w:pPr>
      <w:r w:rsidRPr="003E3100">
        <w:rPr>
          <w:sz w:val="28"/>
          <w:szCs w:val="28"/>
          <w:u w:val="single"/>
        </w:rPr>
        <w:t>Участие в фестивалях, конкурсах</w:t>
      </w:r>
    </w:p>
    <w:p w:rsidR="007223E3" w:rsidRDefault="007223E3" w:rsidP="00F759D6">
      <w:pPr>
        <w:tabs>
          <w:tab w:val="left" w:pos="3720"/>
        </w:tabs>
      </w:pP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Фестиваль «Молодые дарования – 2015»: номинации «Мастер художественного слова», конкурс экологического рисунка и плаката, выставка декоративно-прикладного творчества;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Фестиваль «Здоровый образ жизни – это жизнь!»;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 xml:space="preserve">Районный конкурс лидеров ученического самоуправления «Лидер </w:t>
      </w:r>
      <w:r w:rsidRPr="003E3100">
        <w:rPr>
          <w:b/>
          <w:bCs/>
          <w:lang w:val="en-US"/>
        </w:rPr>
        <w:t>XXI</w:t>
      </w:r>
      <w:r w:rsidRPr="003E3100">
        <w:rPr>
          <w:b/>
          <w:bCs/>
        </w:rPr>
        <w:t xml:space="preserve"> века»;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Районный конкурс журналистских публикаций;</w:t>
      </w:r>
    </w:p>
    <w:p w:rsidR="007223E3" w:rsidRDefault="007223E3" w:rsidP="00F759D6">
      <w:pPr>
        <w:tabs>
          <w:tab w:val="left" w:pos="3720"/>
        </w:tabs>
      </w:pPr>
      <w:r w:rsidRPr="003E3100">
        <w:rPr>
          <w:b/>
          <w:bCs/>
        </w:rPr>
        <w:t>Литературные конкурсы: «Живая классика», «Заветная лира», конкурс чтецов «Мы о войне стихами говорим», литературный фестиваль , посвященный 70-летию Победы, конкурсы сочинений «Что я знаю о местном самоуправлении», «Россия: актуальность выбора исторического пути» и т. д.;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Областные и региональные конкурсы «Профессия», «Зеленая планета»,  «Мир без вредных привычек»;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Конкурсы рисунков;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Районная игра «Безопасное колесо»;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Краеведческие конкурсы: районные краеведческие  олимпиада и викторина, районный конкурс исследовательских работ , посвященный 70-летию Победы;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Акции: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«Подарок в Новороссию»;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«Письмо новому другу (в Крым)»;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«Игрушка любимому городу»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«Поделись своей добротой» (организаторы: Данилова Т. Н. и 11 класс);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Спортивные мероприятия: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Районные и региональные соревнования по различным видам спорта;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Районная оборонно-спортивная игра «Зарница»;</w:t>
      </w:r>
    </w:p>
    <w:p w:rsidR="007223E3" w:rsidRPr="003E3100" w:rsidRDefault="007223E3" w:rsidP="00F759D6">
      <w:pPr>
        <w:tabs>
          <w:tab w:val="left" w:pos="3720"/>
        </w:tabs>
      </w:pPr>
      <w:r w:rsidRPr="003E3100">
        <w:rPr>
          <w:b/>
          <w:bCs/>
        </w:rPr>
        <w:t>Районные соревнования допризывной молодежи.</w:t>
      </w:r>
    </w:p>
    <w:p w:rsidR="007223E3" w:rsidRDefault="007223E3" w:rsidP="00F759D6">
      <w:pPr>
        <w:tabs>
          <w:tab w:val="left" w:pos="3720"/>
        </w:tabs>
      </w:pPr>
      <w:r w:rsidRPr="003E3100">
        <w:rPr>
          <w:b/>
          <w:bCs/>
        </w:rPr>
        <w:t xml:space="preserve">И многое другое </w:t>
      </w:r>
      <w:r>
        <w:rPr>
          <w:b/>
          <w:bCs/>
        </w:rPr>
        <w:t>.</w:t>
      </w:r>
    </w:p>
    <w:p w:rsidR="007223E3" w:rsidRDefault="007223E3" w:rsidP="00F759D6">
      <w:pPr>
        <w:tabs>
          <w:tab w:val="left" w:pos="3720"/>
        </w:tabs>
      </w:pPr>
    </w:p>
    <w:p w:rsidR="007223E3" w:rsidRDefault="007223E3" w:rsidP="00F759D6">
      <w:pPr>
        <w:tabs>
          <w:tab w:val="left" w:pos="3720"/>
        </w:tabs>
        <w:rPr>
          <w:color w:val="FF0000"/>
        </w:rPr>
      </w:pPr>
    </w:p>
    <w:p w:rsidR="007223E3" w:rsidRDefault="007223E3" w:rsidP="00F759D6">
      <w:pPr>
        <w:tabs>
          <w:tab w:val="left" w:pos="3720"/>
        </w:tabs>
        <w:rPr>
          <w:color w:val="FF0000"/>
        </w:rPr>
      </w:pPr>
    </w:p>
    <w:p w:rsidR="007223E3" w:rsidRDefault="007223E3" w:rsidP="00F759D6">
      <w:pPr>
        <w:tabs>
          <w:tab w:val="left" w:pos="3720"/>
        </w:tabs>
        <w:rPr>
          <w:color w:val="FF0000"/>
        </w:rPr>
      </w:pPr>
    </w:p>
    <w:p w:rsidR="007223E3" w:rsidRDefault="007223E3" w:rsidP="00F759D6">
      <w:pPr>
        <w:tabs>
          <w:tab w:val="left" w:pos="3720"/>
        </w:tabs>
        <w:rPr>
          <w:color w:val="FF0000"/>
        </w:rPr>
      </w:pPr>
    </w:p>
    <w:p w:rsidR="007223E3" w:rsidRDefault="007223E3" w:rsidP="00F759D6">
      <w:pPr>
        <w:tabs>
          <w:tab w:val="left" w:pos="3720"/>
        </w:tabs>
        <w:rPr>
          <w:color w:val="FF0000"/>
        </w:rPr>
      </w:pPr>
    </w:p>
    <w:p w:rsidR="007223E3" w:rsidRPr="003E3100" w:rsidRDefault="007223E3" w:rsidP="00F759D6">
      <w:pPr>
        <w:tabs>
          <w:tab w:val="left" w:pos="3720"/>
        </w:tabs>
        <w:rPr>
          <w:color w:val="FF0000"/>
        </w:rPr>
      </w:pPr>
    </w:p>
    <w:p w:rsidR="007223E3" w:rsidRPr="00D22937" w:rsidRDefault="007223E3" w:rsidP="00F759D6">
      <w:pPr>
        <w:tabs>
          <w:tab w:val="left" w:pos="3720"/>
        </w:tabs>
        <w:jc w:val="center"/>
        <w:rPr>
          <w:b/>
          <w:sz w:val="28"/>
          <w:szCs w:val="28"/>
        </w:rPr>
      </w:pPr>
      <w:r w:rsidRPr="00D22937">
        <w:rPr>
          <w:b/>
          <w:sz w:val="28"/>
          <w:szCs w:val="28"/>
        </w:rPr>
        <w:t>4. Формировать у обучающихся потребность к здоровому образу жизни</w:t>
      </w:r>
    </w:p>
    <w:p w:rsidR="007223E3" w:rsidRDefault="007223E3" w:rsidP="00F759D6">
      <w:pPr>
        <w:jc w:val="center"/>
        <w:rPr>
          <w:b/>
        </w:rPr>
      </w:pPr>
    </w:p>
    <w:p w:rsidR="007223E3" w:rsidRDefault="007223E3" w:rsidP="00F759D6">
      <w:pPr>
        <w:jc w:val="center"/>
        <w:rPr>
          <w:b/>
        </w:rPr>
      </w:pPr>
    </w:p>
    <w:p w:rsidR="007223E3" w:rsidRPr="001B6F3B" w:rsidRDefault="007223E3" w:rsidP="00F759D6">
      <w:pPr>
        <w:ind w:firstLine="708"/>
        <w:jc w:val="both"/>
      </w:pPr>
      <w:r w:rsidRPr="001B6F3B">
        <w:t xml:space="preserve">Основные составляющие этого направления – организация горячего питания, соблюдение санитарно – гигиенических норм, посещение уроков физкультуры, профилактика вредных привычек, участие в спортивных соревнованиях различного уровня. </w:t>
      </w:r>
    </w:p>
    <w:p w:rsidR="007223E3" w:rsidRPr="001B6F3B" w:rsidRDefault="007223E3" w:rsidP="00F759D6">
      <w:pPr>
        <w:jc w:val="both"/>
        <w:rPr>
          <w:b/>
          <w:i/>
        </w:rPr>
      </w:pPr>
      <w:r w:rsidRPr="001B6F3B">
        <w:rPr>
          <w:b/>
        </w:rPr>
        <w:t>Об</w:t>
      </w:r>
      <w:r w:rsidRPr="001B6F3B">
        <w:t xml:space="preserve">учающиеся 5-11 классов занимаются в режиме кабинетной системы, которая,   соответствует требованиям СанПиНа и целям образовательного процесса; учебная нагрузка в целом соответствует реальному уровню развития личности в УВП; максимальный объем учебной нагрузки обучающихся соответствует максимально допустимому количеству часов;  </w:t>
      </w:r>
      <w:r w:rsidRPr="001B6F3B">
        <w:rPr>
          <w:color w:val="333333"/>
        </w:rPr>
        <w:t xml:space="preserve"> проведение медицинских осмотров;</w:t>
      </w:r>
      <w:r w:rsidRPr="001B6F3B">
        <w:t xml:space="preserve"> </w:t>
      </w:r>
      <w:r w:rsidRPr="001B6F3B">
        <w:tab/>
      </w:r>
      <w:r w:rsidRPr="001B6F3B">
        <w:rPr>
          <w:b/>
          <w:i/>
        </w:rPr>
        <w:t xml:space="preserve"> </w:t>
      </w:r>
    </w:p>
    <w:p w:rsidR="007223E3" w:rsidRPr="001B6F3B" w:rsidRDefault="007223E3" w:rsidP="00F759D6">
      <w:pPr>
        <w:numPr>
          <w:ilvl w:val="0"/>
          <w:numId w:val="12"/>
        </w:numPr>
        <w:jc w:val="both"/>
        <w:rPr>
          <w:bCs/>
        </w:rPr>
      </w:pPr>
      <w:r w:rsidRPr="001B6F3B">
        <w:rPr>
          <w:bCs/>
        </w:rPr>
        <w:t>Приоритетное внимание в вопросе сохранения и укрепления здоровья обучающихся  уделяется прохождению обязательных медицинских осмотров.</w:t>
      </w:r>
    </w:p>
    <w:p w:rsidR="007223E3" w:rsidRPr="001B6F3B" w:rsidRDefault="007223E3" w:rsidP="00F759D6">
      <w:pPr>
        <w:numPr>
          <w:ilvl w:val="0"/>
          <w:numId w:val="11"/>
        </w:numPr>
        <w:jc w:val="both"/>
        <w:rPr>
          <w:bCs/>
        </w:rPr>
      </w:pPr>
      <w:r w:rsidRPr="001B6F3B">
        <w:rPr>
          <w:bCs/>
        </w:rPr>
        <w:t>В общеобразовательном учреждении созданы условия для пред</w:t>
      </w:r>
      <w:r>
        <w:rPr>
          <w:bCs/>
        </w:rPr>
        <w:t>оставления горячего питания . 53</w:t>
      </w:r>
      <w:r w:rsidRPr="001B6F3B">
        <w:rPr>
          <w:bCs/>
        </w:rPr>
        <w:t xml:space="preserve">  обучающихся получают бес</w:t>
      </w:r>
      <w:r>
        <w:rPr>
          <w:bCs/>
        </w:rPr>
        <w:t>платное и льготное питание;  166</w:t>
      </w:r>
      <w:r w:rsidRPr="001B6F3B">
        <w:rPr>
          <w:bCs/>
        </w:rPr>
        <w:t xml:space="preserve">  обучающихся питаются за счет родительских средств. </w:t>
      </w:r>
    </w:p>
    <w:p w:rsidR="007223E3" w:rsidRPr="001B6F3B" w:rsidRDefault="007223E3" w:rsidP="00F759D6">
      <w:pPr>
        <w:numPr>
          <w:ilvl w:val="0"/>
          <w:numId w:val="11"/>
        </w:numPr>
        <w:jc w:val="both"/>
        <w:rPr>
          <w:bCs/>
        </w:rPr>
      </w:pPr>
      <w:r w:rsidRPr="001B6F3B">
        <w:rPr>
          <w:bCs/>
        </w:rPr>
        <w:t>Ежедневно обучающиеся начальных классов получают  0,2 л. молока.</w:t>
      </w:r>
    </w:p>
    <w:p w:rsidR="007223E3" w:rsidRPr="001B6F3B" w:rsidRDefault="007223E3" w:rsidP="00F759D6">
      <w:pPr>
        <w:numPr>
          <w:ilvl w:val="0"/>
          <w:numId w:val="11"/>
        </w:numPr>
        <w:jc w:val="both"/>
        <w:rPr>
          <w:bCs/>
        </w:rPr>
      </w:pPr>
      <w:r w:rsidRPr="001B6F3B">
        <w:rPr>
          <w:bCs/>
        </w:rPr>
        <w:t>В рамках развития конкурсного движения  по сохранению и укреплению здоровья школьников в 201</w:t>
      </w:r>
      <w:r>
        <w:rPr>
          <w:bCs/>
        </w:rPr>
        <w:t xml:space="preserve">4 – 15 учебном </w:t>
      </w:r>
      <w:r w:rsidRPr="001B6F3B">
        <w:rPr>
          <w:bCs/>
        </w:rPr>
        <w:t xml:space="preserve"> году  приняли участие:</w:t>
      </w:r>
    </w:p>
    <w:p w:rsidR="007223E3" w:rsidRPr="001B6F3B" w:rsidRDefault="007223E3" w:rsidP="00F759D6">
      <w:pPr>
        <w:ind w:left="360"/>
        <w:jc w:val="both"/>
        <w:rPr>
          <w:bCs/>
        </w:rPr>
      </w:pPr>
      <w:r w:rsidRPr="001B6F3B">
        <w:rPr>
          <w:bCs/>
        </w:rPr>
        <w:t>- районный конкурс «Мы выбираем…» ;</w:t>
      </w:r>
    </w:p>
    <w:p w:rsidR="007223E3" w:rsidRPr="001B6F3B" w:rsidRDefault="007223E3" w:rsidP="00F759D6">
      <w:pPr>
        <w:ind w:left="360"/>
        <w:jc w:val="both"/>
        <w:rPr>
          <w:bCs/>
        </w:rPr>
      </w:pPr>
      <w:r w:rsidRPr="001B6F3B">
        <w:rPr>
          <w:bCs/>
        </w:rPr>
        <w:t>- районная акция «Неделя здоровья» ;</w:t>
      </w:r>
    </w:p>
    <w:p w:rsidR="007223E3" w:rsidRPr="001B6F3B" w:rsidRDefault="007223E3" w:rsidP="00F759D6">
      <w:pPr>
        <w:ind w:left="360"/>
        <w:jc w:val="both"/>
        <w:rPr>
          <w:bCs/>
        </w:rPr>
      </w:pPr>
      <w:r w:rsidRPr="001B6F3B">
        <w:rPr>
          <w:bCs/>
        </w:rPr>
        <w:t>- районная акция «Спорт – альтернатива пагубным привычкам»;</w:t>
      </w:r>
    </w:p>
    <w:p w:rsidR="007223E3" w:rsidRPr="001B6F3B" w:rsidRDefault="007223E3" w:rsidP="00F759D6">
      <w:pPr>
        <w:ind w:left="360"/>
        <w:jc w:val="both"/>
        <w:rPr>
          <w:bCs/>
        </w:rPr>
      </w:pPr>
      <w:r w:rsidRPr="001B6F3B">
        <w:rPr>
          <w:bCs/>
        </w:rPr>
        <w:t xml:space="preserve">- районная спортивно-туристская патриотическая игра «Зарница» </w:t>
      </w:r>
    </w:p>
    <w:p w:rsidR="007223E3" w:rsidRPr="001B6F3B" w:rsidRDefault="007223E3" w:rsidP="00F759D6">
      <w:pPr>
        <w:ind w:left="360"/>
        <w:jc w:val="both"/>
        <w:rPr>
          <w:bCs/>
        </w:rPr>
      </w:pPr>
      <w:r w:rsidRPr="001B6F3B">
        <w:rPr>
          <w:bCs/>
        </w:rPr>
        <w:t>- школьные и районные соревнования по легкой атлетике, футболу, баскетболу, волейболу, стритболу,  плаванию, лыжным гонкам.</w:t>
      </w:r>
    </w:p>
    <w:p w:rsidR="007223E3" w:rsidRDefault="007223E3" w:rsidP="00F759D6">
      <w:pPr>
        <w:numPr>
          <w:ilvl w:val="0"/>
          <w:numId w:val="12"/>
        </w:numPr>
        <w:jc w:val="both"/>
        <w:rPr>
          <w:bCs/>
        </w:rPr>
      </w:pPr>
      <w:r w:rsidRPr="001B6F3B">
        <w:rPr>
          <w:bCs/>
        </w:rPr>
        <w:t>Для занятия физич</w:t>
      </w:r>
      <w:r>
        <w:rPr>
          <w:bCs/>
        </w:rPr>
        <w:t>еской культурой и спортом в 2014 – 2015 учебном году при поддержке партии «Единая Россия» отремонтирован спортивный зал школы и создан школьный спортивный клуб «Оранжевый мяч»</w:t>
      </w:r>
    </w:p>
    <w:p w:rsidR="007223E3" w:rsidRPr="001B6F3B" w:rsidRDefault="007223E3" w:rsidP="00F759D6">
      <w:pPr>
        <w:numPr>
          <w:ilvl w:val="0"/>
          <w:numId w:val="12"/>
        </w:numPr>
        <w:jc w:val="both"/>
        <w:rPr>
          <w:bCs/>
        </w:rPr>
      </w:pPr>
      <w:r>
        <w:rPr>
          <w:bCs/>
        </w:rPr>
        <w:t>В январе  2015</w:t>
      </w:r>
      <w:r w:rsidRPr="001B6F3B">
        <w:rPr>
          <w:bCs/>
        </w:rPr>
        <w:t xml:space="preserve"> года проведено анонимное тестирование обучающихся на предмет употребления наркотических веществ. Участие в тестировании приняли обучающиеся 5-11-х классов</w:t>
      </w:r>
    </w:p>
    <w:p w:rsidR="007223E3" w:rsidRPr="001B6F3B" w:rsidRDefault="007223E3" w:rsidP="00F759D6">
      <w:pPr>
        <w:numPr>
          <w:ilvl w:val="0"/>
          <w:numId w:val="12"/>
        </w:numPr>
        <w:jc w:val="both"/>
        <w:rPr>
          <w:bCs/>
        </w:rPr>
      </w:pPr>
      <w:r w:rsidRPr="001B6F3B">
        <w:rPr>
          <w:bCs/>
        </w:rPr>
        <w:t>Огромное внимание  уделяется вопросам реализации программы «Лето».</w:t>
      </w:r>
    </w:p>
    <w:p w:rsidR="007223E3" w:rsidRPr="001B6F3B" w:rsidRDefault="007223E3" w:rsidP="00F759D6">
      <w:pPr>
        <w:tabs>
          <w:tab w:val="left" w:pos="540"/>
        </w:tabs>
        <w:ind w:left="540"/>
        <w:jc w:val="both"/>
        <w:rPr>
          <w:bCs/>
        </w:rPr>
      </w:pPr>
      <w:r w:rsidRPr="001B6F3B">
        <w:rPr>
          <w:bCs/>
        </w:rPr>
        <w:t xml:space="preserve">      - на базе школы функционирует летний оздоровительный лагерь «Тропинка» </w:t>
      </w:r>
      <w:r>
        <w:rPr>
          <w:bCs/>
        </w:rPr>
        <w:t>Охват детей - июнь – 52 человека, июль - 22</w:t>
      </w:r>
    </w:p>
    <w:p w:rsidR="007223E3" w:rsidRPr="001B6F3B" w:rsidRDefault="007223E3" w:rsidP="00F759D6">
      <w:pPr>
        <w:tabs>
          <w:tab w:val="left" w:pos="0"/>
        </w:tabs>
        <w:ind w:left="360"/>
        <w:jc w:val="both"/>
        <w:rPr>
          <w:bCs/>
        </w:rPr>
      </w:pPr>
      <w:r w:rsidRPr="001B6F3B">
        <w:rPr>
          <w:bCs/>
        </w:rPr>
        <w:t xml:space="preserve">    - Трудовая бригада – охват обучающихся – 10 человек (обучающиеся, достигшие возраста 14 лет)</w:t>
      </w:r>
    </w:p>
    <w:p w:rsidR="007223E3" w:rsidRPr="001B6F3B" w:rsidRDefault="007223E3" w:rsidP="00F759D6">
      <w:pPr>
        <w:tabs>
          <w:tab w:val="left" w:pos="0"/>
        </w:tabs>
        <w:ind w:left="360"/>
        <w:jc w:val="both"/>
        <w:rPr>
          <w:bCs/>
        </w:rPr>
      </w:pPr>
      <w:r w:rsidRPr="001B6F3B">
        <w:rPr>
          <w:bCs/>
        </w:rPr>
        <w:t xml:space="preserve"> -     Летняя трудовая практика на пришкольном участке – обучающиеся 4 – 8 классов.</w:t>
      </w:r>
    </w:p>
    <w:p w:rsidR="007223E3" w:rsidRPr="001B6F3B" w:rsidRDefault="007223E3" w:rsidP="00F759D6">
      <w:pPr>
        <w:tabs>
          <w:tab w:val="left" w:pos="0"/>
        </w:tabs>
        <w:ind w:left="360"/>
        <w:jc w:val="both"/>
        <w:rPr>
          <w:bCs/>
        </w:rPr>
      </w:pPr>
    </w:p>
    <w:p w:rsidR="007223E3" w:rsidRDefault="007223E3" w:rsidP="00F759D6">
      <w:pPr>
        <w:tabs>
          <w:tab w:val="left" w:pos="0"/>
          <w:tab w:val="left" w:pos="2925"/>
        </w:tabs>
        <w:ind w:left="360"/>
        <w:jc w:val="center"/>
        <w:rPr>
          <w:b/>
          <w:bCs/>
        </w:rPr>
      </w:pPr>
      <w:r w:rsidRPr="001B6F3B">
        <w:rPr>
          <w:b/>
          <w:bCs/>
        </w:rPr>
        <w:t>Результаты медицинского профилактического осмотра</w:t>
      </w:r>
    </w:p>
    <w:p w:rsidR="007223E3" w:rsidRPr="001B6F3B" w:rsidRDefault="007223E3" w:rsidP="00F759D6">
      <w:pPr>
        <w:tabs>
          <w:tab w:val="left" w:pos="0"/>
          <w:tab w:val="left" w:pos="2925"/>
        </w:tabs>
        <w:ind w:left="360"/>
        <w:jc w:val="center"/>
        <w:rPr>
          <w:b/>
          <w:bCs/>
        </w:rPr>
      </w:pP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548"/>
        <w:gridCol w:w="2390"/>
        <w:gridCol w:w="1570"/>
        <w:gridCol w:w="1487"/>
        <w:gridCol w:w="1602"/>
      </w:tblGrid>
      <w:tr w:rsidR="007223E3" w:rsidRPr="00D87178" w:rsidTr="00B0175C">
        <w:tc>
          <w:tcPr>
            <w:tcW w:w="1548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Год</w:t>
            </w:r>
          </w:p>
        </w:tc>
        <w:tc>
          <w:tcPr>
            <w:tcW w:w="2390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1 группа</w:t>
            </w:r>
          </w:p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здоровья</w:t>
            </w:r>
          </w:p>
        </w:tc>
        <w:tc>
          <w:tcPr>
            <w:tcW w:w="1570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2 группа</w:t>
            </w:r>
          </w:p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здоровья</w:t>
            </w:r>
          </w:p>
        </w:tc>
        <w:tc>
          <w:tcPr>
            <w:tcW w:w="1487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3 группа</w:t>
            </w:r>
          </w:p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здоровья</w:t>
            </w:r>
          </w:p>
        </w:tc>
        <w:tc>
          <w:tcPr>
            <w:tcW w:w="1602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 xml:space="preserve">4 – 5 группа </w:t>
            </w:r>
          </w:p>
        </w:tc>
      </w:tr>
      <w:tr w:rsidR="007223E3" w:rsidRPr="00D87178" w:rsidTr="00B0175C">
        <w:tc>
          <w:tcPr>
            <w:tcW w:w="1548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2012</w:t>
            </w:r>
          </w:p>
        </w:tc>
        <w:tc>
          <w:tcPr>
            <w:tcW w:w="2390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64</w:t>
            </w:r>
          </w:p>
        </w:tc>
        <w:tc>
          <w:tcPr>
            <w:tcW w:w="1570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140</w:t>
            </w:r>
          </w:p>
        </w:tc>
        <w:tc>
          <w:tcPr>
            <w:tcW w:w="1487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5</w:t>
            </w:r>
          </w:p>
        </w:tc>
        <w:tc>
          <w:tcPr>
            <w:tcW w:w="1602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 </w:t>
            </w:r>
          </w:p>
        </w:tc>
      </w:tr>
      <w:tr w:rsidR="007223E3" w:rsidRPr="00D87178" w:rsidTr="00B0175C">
        <w:tc>
          <w:tcPr>
            <w:tcW w:w="1548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2013</w:t>
            </w:r>
          </w:p>
        </w:tc>
        <w:tc>
          <w:tcPr>
            <w:tcW w:w="2390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52</w:t>
            </w:r>
          </w:p>
        </w:tc>
        <w:tc>
          <w:tcPr>
            <w:tcW w:w="1570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153</w:t>
            </w:r>
          </w:p>
        </w:tc>
        <w:tc>
          <w:tcPr>
            <w:tcW w:w="1487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2</w:t>
            </w:r>
          </w:p>
        </w:tc>
        <w:tc>
          <w:tcPr>
            <w:tcW w:w="1602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 </w:t>
            </w:r>
          </w:p>
        </w:tc>
      </w:tr>
      <w:tr w:rsidR="007223E3" w:rsidRPr="00D87178" w:rsidTr="00B0175C">
        <w:tc>
          <w:tcPr>
            <w:tcW w:w="1548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2014</w:t>
            </w:r>
          </w:p>
        </w:tc>
        <w:tc>
          <w:tcPr>
            <w:tcW w:w="2390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104</w:t>
            </w:r>
          </w:p>
        </w:tc>
        <w:tc>
          <w:tcPr>
            <w:tcW w:w="1570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109</w:t>
            </w:r>
          </w:p>
        </w:tc>
        <w:tc>
          <w:tcPr>
            <w:tcW w:w="1487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2</w:t>
            </w:r>
          </w:p>
        </w:tc>
        <w:tc>
          <w:tcPr>
            <w:tcW w:w="1602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  <w:r w:rsidRPr="00D87178">
              <w:rPr>
                <w:bCs/>
              </w:rPr>
              <w:t>3</w:t>
            </w:r>
          </w:p>
        </w:tc>
      </w:tr>
      <w:tr w:rsidR="007223E3" w:rsidRPr="00D87178" w:rsidTr="00B0175C">
        <w:tc>
          <w:tcPr>
            <w:tcW w:w="1548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</w:p>
        </w:tc>
        <w:tc>
          <w:tcPr>
            <w:tcW w:w="2390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</w:p>
        </w:tc>
        <w:tc>
          <w:tcPr>
            <w:tcW w:w="1570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</w:p>
        </w:tc>
        <w:tc>
          <w:tcPr>
            <w:tcW w:w="1487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</w:p>
        </w:tc>
        <w:tc>
          <w:tcPr>
            <w:tcW w:w="1602" w:type="dxa"/>
          </w:tcPr>
          <w:p w:rsidR="007223E3" w:rsidRPr="00D87178" w:rsidRDefault="007223E3" w:rsidP="00B0175C">
            <w:pPr>
              <w:tabs>
                <w:tab w:val="left" w:pos="0"/>
                <w:tab w:val="left" w:pos="2925"/>
              </w:tabs>
              <w:ind w:left="360"/>
              <w:jc w:val="center"/>
              <w:rPr>
                <w:bCs/>
              </w:rPr>
            </w:pPr>
          </w:p>
        </w:tc>
      </w:tr>
    </w:tbl>
    <w:p w:rsidR="007223E3" w:rsidRDefault="007223E3" w:rsidP="00F759D6">
      <w:pPr>
        <w:pStyle w:val="BodyText"/>
        <w:ind w:firstLine="708"/>
        <w:jc w:val="both"/>
      </w:pPr>
    </w:p>
    <w:p w:rsidR="007223E3" w:rsidRDefault="007223E3" w:rsidP="00F759D6">
      <w:pPr>
        <w:pStyle w:val="BodyText"/>
        <w:ind w:firstLine="708"/>
        <w:jc w:val="both"/>
      </w:pPr>
      <w:r>
        <w:t>В течение учебного года были проведены спортивные мероприятия, пропагандирующие ЗОЖ, проведены Дни здоровья, во 2 полугодии были организованы еженедельные поездки в бассейн с обучающимися 2 класса, активное участие в спортивных соревнованиях, где об – ся становились победителями и призерами.</w:t>
      </w:r>
    </w:p>
    <w:p w:rsidR="007223E3" w:rsidRDefault="007223E3" w:rsidP="00F759D6">
      <w:pPr>
        <w:pStyle w:val="BodyText"/>
        <w:ind w:firstLine="708"/>
        <w:jc w:val="both"/>
      </w:pPr>
      <w:r>
        <w:t>Рекомендации:</w:t>
      </w:r>
    </w:p>
    <w:p w:rsidR="007223E3" w:rsidRDefault="007223E3" w:rsidP="00F759D6">
      <w:pPr>
        <w:pStyle w:val="BodyText"/>
        <w:numPr>
          <w:ilvl w:val="0"/>
          <w:numId w:val="9"/>
        </w:numPr>
        <w:jc w:val="both"/>
      </w:pPr>
      <w:r>
        <w:t>И</w:t>
      </w:r>
      <w:r w:rsidRPr="002E38E9">
        <w:t>спользование средств, снимающих физическое напряжение, усталость во время</w:t>
      </w:r>
      <w:r>
        <w:t xml:space="preserve"> уроков (физминутки, физпаузы, смена поз, психогимнастика, чувственно-эмоциональные моменты урока и т.д.); </w:t>
      </w:r>
    </w:p>
    <w:p w:rsidR="007223E3" w:rsidRDefault="007223E3" w:rsidP="00F759D6">
      <w:pPr>
        <w:pStyle w:val="BodyText"/>
        <w:numPr>
          <w:ilvl w:val="0"/>
          <w:numId w:val="9"/>
        </w:numPr>
        <w:jc w:val="both"/>
      </w:pPr>
      <w:r>
        <w:t>Соблюдать дозировку домашних заданий.</w:t>
      </w:r>
    </w:p>
    <w:p w:rsidR="007223E3" w:rsidRDefault="007223E3" w:rsidP="00F759D6">
      <w:pPr>
        <w:pStyle w:val="BodyText"/>
        <w:numPr>
          <w:ilvl w:val="0"/>
          <w:numId w:val="9"/>
        </w:numPr>
        <w:jc w:val="both"/>
      </w:pPr>
      <w:r w:rsidRPr="00380A5F">
        <w:t>Важнейшей задачей является охрана жизни школьников. Дети в школе активны и подвижны, их всюду могут подстерегать опасности. В связи с этим под особым контролем</w:t>
      </w:r>
      <w:r>
        <w:t xml:space="preserve"> должна </w:t>
      </w:r>
      <w:r w:rsidRPr="00380A5F">
        <w:t xml:space="preserve"> находит</w:t>
      </w:r>
      <w:r>
        <w:t>ь</w:t>
      </w:r>
      <w:r w:rsidRPr="00380A5F">
        <w:t>ся работа по профилактике детского травматизма</w:t>
      </w:r>
      <w:r>
        <w:t xml:space="preserve">. Классные руководители должны вести </w:t>
      </w:r>
      <w:r w:rsidRPr="00380A5F">
        <w:t xml:space="preserve"> работу по противопожарной безопасности, по безопасному поведению на дорогах, в быту, на природе и т. д. Работа по профилактике детского травматизма находится под контролем и отражен</w:t>
      </w:r>
      <w:r>
        <w:t>а в журнале</w:t>
      </w:r>
      <w:r w:rsidRPr="00380A5F">
        <w:t xml:space="preserve"> по технике безопасности.   </w:t>
      </w:r>
    </w:p>
    <w:p w:rsidR="007223E3" w:rsidRDefault="007223E3" w:rsidP="00F759D6">
      <w:pPr>
        <w:jc w:val="both"/>
        <w:rPr>
          <w:color w:val="333333"/>
        </w:rPr>
      </w:pPr>
    </w:p>
    <w:p w:rsidR="007223E3" w:rsidRDefault="007223E3" w:rsidP="00F759D6">
      <w:pPr>
        <w:jc w:val="both"/>
        <w:rPr>
          <w:color w:val="333333"/>
        </w:rPr>
      </w:pPr>
    </w:p>
    <w:p w:rsidR="007223E3" w:rsidRDefault="007223E3" w:rsidP="00F759D6">
      <w:pPr>
        <w:jc w:val="both"/>
        <w:rPr>
          <w:color w:val="333333"/>
        </w:rPr>
      </w:pPr>
    </w:p>
    <w:p w:rsidR="007223E3" w:rsidRPr="00D87178" w:rsidRDefault="007223E3" w:rsidP="00F759D6">
      <w:pPr>
        <w:jc w:val="center"/>
        <w:rPr>
          <w:b/>
        </w:rPr>
      </w:pPr>
      <w:r w:rsidRPr="00D87178">
        <w:rPr>
          <w:b/>
        </w:rPr>
        <w:t>Развитие школьной инфраструктуры</w:t>
      </w:r>
    </w:p>
    <w:p w:rsidR="007223E3" w:rsidRPr="00D87178" w:rsidRDefault="007223E3" w:rsidP="00F759D6">
      <w:pPr>
        <w:jc w:val="center"/>
        <w:rPr>
          <w:b/>
        </w:rPr>
      </w:pPr>
    </w:p>
    <w:p w:rsidR="007223E3" w:rsidRPr="00D87178" w:rsidRDefault="007223E3" w:rsidP="00A05D96">
      <w:pPr>
        <w:numPr>
          <w:ilvl w:val="0"/>
          <w:numId w:val="26"/>
        </w:numPr>
      </w:pPr>
      <w:r w:rsidRPr="00D87178">
        <w:t xml:space="preserve">Имеется официальный систематически обновляющийся сайт </w:t>
      </w:r>
      <w:hyperlink r:id="rId30" w:tgtFrame="_parent" w:history="1">
        <w:r w:rsidRPr="00D87178">
          <w:rPr>
            <w:rStyle w:val="Hyperlink"/>
          </w:rPr>
          <w:t>http://ushaki.tsn.lokos.net/</w:t>
        </w:r>
      </w:hyperlink>
    </w:p>
    <w:p w:rsidR="007223E3" w:rsidRPr="00D87178" w:rsidRDefault="007223E3" w:rsidP="00A05D96">
      <w:pPr>
        <w:numPr>
          <w:ilvl w:val="0"/>
          <w:numId w:val="26"/>
        </w:numPr>
      </w:pPr>
      <w:r w:rsidRPr="00D87178">
        <w:t xml:space="preserve"> Количество персональных компьютеров в ОУ  составляет  27 единиц</w:t>
      </w:r>
    </w:p>
    <w:p w:rsidR="007223E3" w:rsidRPr="00D87178" w:rsidRDefault="007223E3" w:rsidP="00A05D96">
      <w:pPr>
        <w:numPr>
          <w:ilvl w:val="0"/>
          <w:numId w:val="26"/>
        </w:numPr>
      </w:pPr>
      <w:r w:rsidRPr="00D87178">
        <w:t>Доступ к сети Интернет организован на 100%.</w:t>
      </w:r>
    </w:p>
    <w:p w:rsidR="007223E3" w:rsidRPr="00D87178" w:rsidRDefault="007223E3" w:rsidP="00A05D96">
      <w:pPr>
        <w:numPr>
          <w:ilvl w:val="0"/>
          <w:numId w:val="26"/>
        </w:numPr>
      </w:pPr>
      <w:r w:rsidRPr="00D87178">
        <w:t>10 кабинетов оборудованы стационарными мультимедийными проекторами и экранами</w:t>
      </w:r>
    </w:p>
    <w:p w:rsidR="007223E3" w:rsidRPr="00D87178" w:rsidRDefault="007223E3" w:rsidP="00A05D96">
      <w:pPr>
        <w:numPr>
          <w:ilvl w:val="0"/>
          <w:numId w:val="26"/>
        </w:numPr>
      </w:pPr>
      <w:r w:rsidRPr="00D87178">
        <w:t xml:space="preserve">1 кабинет оснащен интерактивной доской </w:t>
      </w:r>
    </w:p>
    <w:p w:rsidR="007223E3" w:rsidRPr="00D87178" w:rsidRDefault="007223E3" w:rsidP="00A05D96">
      <w:pPr>
        <w:numPr>
          <w:ilvl w:val="0"/>
          <w:numId w:val="26"/>
        </w:numPr>
      </w:pPr>
      <w:r w:rsidRPr="00D87178">
        <w:t xml:space="preserve">В ОУ введён электронный дневник </w:t>
      </w:r>
    </w:p>
    <w:p w:rsidR="007223E3" w:rsidRPr="00D87178" w:rsidRDefault="007223E3" w:rsidP="00A05D96">
      <w:pPr>
        <w:numPr>
          <w:ilvl w:val="0"/>
          <w:numId w:val="26"/>
        </w:numPr>
      </w:pPr>
      <w:r w:rsidRPr="00D87178">
        <w:t>В школе  организовано дистанционное обучение.</w:t>
      </w:r>
    </w:p>
    <w:p w:rsidR="007223E3" w:rsidRDefault="007223E3" w:rsidP="00F759D6"/>
    <w:p w:rsidR="007223E3" w:rsidRPr="001B6F3B" w:rsidRDefault="007223E3" w:rsidP="00F759D6">
      <w:pPr>
        <w:spacing w:line="220" w:lineRule="auto"/>
        <w:jc w:val="center"/>
        <w:rPr>
          <w:b/>
        </w:rPr>
      </w:pPr>
      <w:r w:rsidRPr="001B6F3B">
        <w:rPr>
          <w:b/>
        </w:rPr>
        <w:t>Достижения ОУ</w:t>
      </w:r>
    </w:p>
    <w:p w:rsidR="007223E3" w:rsidRPr="00D87178" w:rsidRDefault="007223E3" w:rsidP="00F759D6"/>
    <w:p w:rsidR="007223E3" w:rsidRPr="00D87178" w:rsidRDefault="007223E3" w:rsidP="00F759D6">
      <w:pPr>
        <w:rPr>
          <w:b/>
          <w:bCs/>
        </w:rPr>
      </w:pPr>
      <w:r w:rsidRPr="00D87178">
        <w:rPr>
          <w:b/>
          <w:bCs/>
        </w:rPr>
        <w:t xml:space="preserve">2014 г. </w:t>
      </w:r>
    </w:p>
    <w:p w:rsidR="007223E3" w:rsidRPr="00D87178" w:rsidRDefault="007223E3" w:rsidP="00A05D96">
      <w:pPr>
        <w:numPr>
          <w:ilvl w:val="0"/>
          <w:numId w:val="27"/>
        </w:numPr>
        <w:rPr>
          <w:b/>
          <w:bCs/>
        </w:rPr>
      </w:pPr>
      <w:r w:rsidRPr="00D87178">
        <w:rPr>
          <w:b/>
          <w:bCs/>
        </w:rPr>
        <w:t xml:space="preserve">1 место в районном конкурсе «Школа года» </w:t>
      </w:r>
    </w:p>
    <w:p w:rsidR="007223E3" w:rsidRPr="00D87178" w:rsidRDefault="007223E3" w:rsidP="00A05D96">
      <w:pPr>
        <w:numPr>
          <w:ilvl w:val="0"/>
          <w:numId w:val="27"/>
        </w:numPr>
        <w:rPr>
          <w:b/>
          <w:bCs/>
        </w:rPr>
      </w:pPr>
      <w:r w:rsidRPr="00D87178">
        <w:rPr>
          <w:b/>
          <w:bCs/>
        </w:rPr>
        <w:t>1 место в районных спортивных юношеских играх</w:t>
      </w:r>
    </w:p>
    <w:p w:rsidR="007223E3" w:rsidRPr="00D87178" w:rsidRDefault="007223E3" w:rsidP="00A05D96">
      <w:pPr>
        <w:numPr>
          <w:ilvl w:val="0"/>
          <w:numId w:val="27"/>
        </w:numPr>
        <w:rPr>
          <w:b/>
          <w:bCs/>
        </w:rPr>
      </w:pPr>
      <w:r w:rsidRPr="00D87178">
        <w:rPr>
          <w:b/>
          <w:bCs/>
        </w:rPr>
        <w:t>Диплом администрации МО Тосненский район Ленинградской области за подготовку школы к новому 2013-2014 учебному году</w:t>
      </w:r>
    </w:p>
    <w:p w:rsidR="007223E3" w:rsidRPr="00D87178" w:rsidRDefault="007223E3" w:rsidP="00A05D96">
      <w:pPr>
        <w:numPr>
          <w:ilvl w:val="0"/>
          <w:numId w:val="27"/>
        </w:numPr>
        <w:rPr>
          <w:b/>
          <w:bCs/>
        </w:rPr>
      </w:pPr>
      <w:r w:rsidRPr="00D87178">
        <w:rPr>
          <w:b/>
          <w:bCs/>
        </w:rPr>
        <w:t>Почетный диплом главы МО Тосненский район Ленинградской области за плодотворную работу по созданию комфортной образовательной среды в учреждении и по итогам работы за 2013 год</w:t>
      </w:r>
    </w:p>
    <w:p w:rsidR="007223E3" w:rsidRDefault="007223E3" w:rsidP="00F759D6"/>
    <w:p w:rsidR="007223E3" w:rsidRPr="001B6F3B" w:rsidRDefault="007223E3" w:rsidP="00F759D6">
      <w:pPr>
        <w:spacing w:line="220" w:lineRule="auto"/>
        <w:jc w:val="center"/>
        <w:rPr>
          <w:b/>
        </w:rPr>
      </w:pPr>
    </w:p>
    <w:p w:rsidR="007223E3" w:rsidRDefault="007223E3" w:rsidP="00F759D6">
      <w:pPr>
        <w:tabs>
          <w:tab w:val="left" w:pos="0"/>
        </w:tabs>
        <w:ind w:firstLine="567"/>
        <w:jc w:val="both"/>
        <w:rPr>
          <w:b/>
          <w:i/>
          <w:sz w:val="28"/>
          <w:szCs w:val="28"/>
        </w:rPr>
      </w:pPr>
    </w:p>
    <w:p w:rsidR="007223E3" w:rsidRDefault="007223E3" w:rsidP="00F759D6">
      <w:pPr>
        <w:tabs>
          <w:tab w:val="left" w:pos="0"/>
        </w:tabs>
        <w:ind w:firstLine="567"/>
        <w:jc w:val="both"/>
        <w:rPr>
          <w:b/>
          <w:i/>
          <w:sz w:val="28"/>
          <w:szCs w:val="28"/>
        </w:rPr>
      </w:pPr>
    </w:p>
    <w:p w:rsidR="007223E3" w:rsidRDefault="007223E3" w:rsidP="00F759D6">
      <w:pPr>
        <w:tabs>
          <w:tab w:val="left" w:pos="0"/>
        </w:tabs>
        <w:ind w:firstLine="567"/>
        <w:jc w:val="both"/>
        <w:rPr>
          <w:b/>
          <w:i/>
          <w:sz w:val="28"/>
          <w:szCs w:val="28"/>
        </w:rPr>
      </w:pPr>
    </w:p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Default="007223E3" w:rsidP="00F759D6"/>
    <w:p w:rsidR="007223E3" w:rsidRPr="00223A9C" w:rsidRDefault="007223E3" w:rsidP="00F759D6">
      <w:pPr>
        <w:pStyle w:val="BodyText"/>
        <w:tabs>
          <w:tab w:val="left" w:pos="720"/>
        </w:tabs>
        <w:spacing w:after="0"/>
        <w:jc w:val="center"/>
        <w:rPr>
          <w:b/>
          <w:sz w:val="28"/>
          <w:szCs w:val="28"/>
        </w:rPr>
      </w:pPr>
      <w:r w:rsidRPr="00223A9C">
        <w:rPr>
          <w:b/>
          <w:sz w:val="28"/>
          <w:szCs w:val="28"/>
          <w:lang w:val="en-US"/>
        </w:rPr>
        <w:t>II</w:t>
      </w:r>
      <w:r w:rsidRPr="00223A9C">
        <w:rPr>
          <w:b/>
          <w:sz w:val="28"/>
          <w:szCs w:val="28"/>
        </w:rPr>
        <w:t>.Цели, задачи, приоритетные направления работы школы</w:t>
      </w:r>
    </w:p>
    <w:p w:rsidR="007223E3" w:rsidRPr="00223A9C" w:rsidRDefault="007223E3" w:rsidP="00F759D6">
      <w:pPr>
        <w:pStyle w:val="BodyText"/>
        <w:tabs>
          <w:tab w:val="left" w:pos="720"/>
        </w:tabs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2015 – 2015</w:t>
      </w:r>
      <w:r w:rsidRPr="00223A9C">
        <w:rPr>
          <w:b/>
          <w:sz w:val="28"/>
          <w:szCs w:val="28"/>
        </w:rPr>
        <w:t xml:space="preserve"> учебный год</w:t>
      </w:r>
    </w:p>
    <w:p w:rsidR="007223E3" w:rsidRDefault="007223E3" w:rsidP="00F759D6">
      <w:pPr>
        <w:tabs>
          <w:tab w:val="left" w:pos="567"/>
        </w:tabs>
        <w:jc w:val="both"/>
      </w:pPr>
      <w:r>
        <w:tab/>
      </w:r>
      <w:r w:rsidRPr="00864AF7">
        <w:t>Основные цели школы, приоритеты, задачи в новом учебном году направлены на реализацию государственной политики в области образования – повышение доступности качественного образования, соответствующего требованиям инновационного развития экономики, современным потребностям общества и каждого гражданина</w:t>
      </w:r>
    </w:p>
    <w:p w:rsidR="007223E3" w:rsidRPr="009D29AB" w:rsidRDefault="007223E3" w:rsidP="00F759D6">
      <w:pPr>
        <w:jc w:val="both"/>
      </w:pPr>
      <w:r>
        <w:rPr>
          <w:b/>
          <w:u w:val="single"/>
        </w:rPr>
        <w:t>Ц</w:t>
      </w:r>
      <w:r w:rsidRPr="009D29AB">
        <w:rPr>
          <w:b/>
          <w:u w:val="single"/>
        </w:rPr>
        <w:t>ель</w:t>
      </w:r>
      <w:r>
        <w:rPr>
          <w:b/>
          <w:u w:val="single"/>
        </w:rPr>
        <w:t>:</w:t>
      </w:r>
      <w:r w:rsidRPr="00864AF7">
        <w:t xml:space="preserve"> о</w:t>
      </w:r>
      <w:r w:rsidRPr="009D29AB">
        <w:t xml:space="preserve">беспечение </w:t>
      </w:r>
      <w:r>
        <w:t>д</w:t>
      </w:r>
      <w:r w:rsidRPr="009D29AB">
        <w:t xml:space="preserve">оступности и качества образования, отвечающего требованиям </w:t>
      </w:r>
      <w:r>
        <w:t>об</w:t>
      </w:r>
      <w:r w:rsidRPr="009D29AB">
        <w:t>уча</w:t>
      </w:r>
      <w:r>
        <w:t>ю</w:t>
      </w:r>
      <w:r w:rsidRPr="009D29AB">
        <w:t xml:space="preserve">щихся, </w:t>
      </w:r>
      <w:r>
        <w:t xml:space="preserve">родителей, педагогов и социума </w:t>
      </w:r>
      <w:r w:rsidRPr="009D29AB">
        <w:t>на основе развития и</w:t>
      </w:r>
      <w:r>
        <w:t>нновационной деятельности школы</w:t>
      </w:r>
      <w:r w:rsidRPr="009D29AB">
        <w:t>.</w:t>
      </w:r>
    </w:p>
    <w:p w:rsidR="007223E3" w:rsidRDefault="007223E3" w:rsidP="00F759D6">
      <w:pPr>
        <w:jc w:val="both"/>
        <w:rPr>
          <w:u w:val="single"/>
        </w:rPr>
      </w:pPr>
      <w:r w:rsidRPr="009D29AB">
        <w:rPr>
          <w:b/>
          <w:u w:val="single"/>
        </w:rPr>
        <w:t>Задачи,</w:t>
      </w:r>
      <w:r w:rsidRPr="009D29AB">
        <w:rPr>
          <w:u w:val="single"/>
        </w:rPr>
        <w:t xml:space="preserve"> вытекающие из главной цели:</w:t>
      </w:r>
    </w:p>
    <w:p w:rsidR="007223E3" w:rsidRPr="00520BC3" w:rsidRDefault="007223E3" w:rsidP="00A05D96">
      <w:pPr>
        <w:numPr>
          <w:ilvl w:val="0"/>
          <w:numId w:val="28"/>
        </w:numPr>
        <w:jc w:val="both"/>
      </w:pPr>
      <w:r w:rsidRPr="00520BC3">
        <w:t>Обеспечение преемственности образования при переходе обучающихся из начальной школы в основную в соответствии с предметными концепциями;</w:t>
      </w:r>
    </w:p>
    <w:p w:rsidR="007223E3" w:rsidRPr="00520BC3" w:rsidRDefault="007223E3" w:rsidP="00A05D96">
      <w:pPr>
        <w:numPr>
          <w:ilvl w:val="0"/>
          <w:numId w:val="28"/>
        </w:numPr>
        <w:jc w:val="both"/>
      </w:pPr>
      <w:r w:rsidRPr="00520BC3">
        <w:t>Проведение дальнейшей работы по повышению объективности оценочных процедур;</w:t>
      </w:r>
    </w:p>
    <w:p w:rsidR="007223E3" w:rsidRDefault="007223E3" w:rsidP="00A05D96">
      <w:pPr>
        <w:numPr>
          <w:ilvl w:val="0"/>
          <w:numId w:val="28"/>
        </w:numPr>
        <w:jc w:val="both"/>
      </w:pPr>
      <w:r w:rsidRPr="00520BC3">
        <w:t>Повышение эффективности воспитательного потенциала ОУ в направлении воспитания у обучающихся качеств гражданина;</w:t>
      </w:r>
    </w:p>
    <w:p w:rsidR="007223E3" w:rsidRPr="00520BC3" w:rsidRDefault="007223E3" w:rsidP="00A05D96">
      <w:pPr>
        <w:numPr>
          <w:ilvl w:val="0"/>
          <w:numId w:val="28"/>
        </w:numPr>
        <w:jc w:val="both"/>
      </w:pPr>
      <w:r w:rsidRPr="00520BC3">
        <w:rPr>
          <w:b/>
          <w:bCs/>
        </w:rPr>
        <w:t>Развитие конкурсного и олимпиадного движения</w:t>
      </w:r>
    </w:p>
    <w:p w:rsidR="007223E3" w:rsidRPr="00520BC3" w:rsidRDefault="007223E3" w:rsidP="00A05D96">
      <w:pPr>
        <w:numPr>
          <w:ilvl w:val="0"/>
          <w:numId w:val="28"/>
        </w:numPr>
        <w:jc w:val="both"/>
      </w:pPr>
      <w:r w:rsidRPr="00520BC3">
        <w:rPr>
          <w:b/>
          <w:bCs/>
        </w:rPr>
        <w:t>Совершенствование системы оценки качества деятельности и качества результатов деятельности педагогов, внедрение механизмов профессионального стандарта педагога</w:t>
      </w:r>
    </w:p>
    <w:p w:rsidR="007223E3" w:rsidRPr="00520BC3" w:rsidRDefault="007223E3" w:rsidP="00A05D96">
      <w:pPr>
        <w:numPr>
          <w:ilvl w:val="0"/>
          <w:numId w:val="28"/>
        </w:numPr>
        <w:jc w:val="both"/>
      </w:pPr>
      <w:r w:rsidRPr="00520BC3">
        <w:rPr>
          <w:b/>
          <w:bCs/>
        </w:rPr>
        <w:t>Повышение доступности качественного образования.</w:t>
      </w:r>
    </w:p>
    <w:p w:rsidR="007223E3" w:rsidRPr="00520BC3" w:rsidRDefault="007223E3" w:rsidP="00A05D96">
      <w:pPr>
        <w:numPr>
          <w:ilvl w:val="0"/>
          <w:numId w:val="28"/>
        </w:numPr>
        <w:jc w:val="both"/>
      </w:pPr>
      <w:r w:rsidRPr="00520BC3">
        <w:rPr>
          <w:b/>
          <w:bCs/>
        </w:rPr>
        <w:t>Формирование безбарьерной образовательной среды.</w:t>
      </w:r>
    </w:p>
    <w:p w:rsidR="007223E3" w:rsidRPr="00520BC3" w:rsidRDefault="007223E3" w:rsidP="00A05D96">
      <w:pPr>
        <w:numPr>
          <w:ilvl w:val="0"/>
          <w:numId w:val="28"/>
        </w:numPr>
        <w:jc w:val="both"/>
      </w:pPr>
      <w:r w:rsidRPr="00520BC3">
        <w:rPr>
          <w:b/>
          <w:bCs/>
        </w:rPr>
        <w:t xml:space="preserve">Формирование у обучающихся потребности к здоровому образу жизни </w:t>
      </w:r>
    </w:p>
    <w:p w:rsidR="007223E3" w:rsidRPr="00520BC3" w:rsidRDefault="007223E3" w:rsidP="00A05D96">
      <w:pPr>
        <w:numPr>
          <w:ilvl w:val="0"/>
          <w:numId w:val="28"/>
        </w:numPr>
        <w:jc w:val="both"/>
      </w:pPr>
      <w:r w:rsidRPr="00520BC3">
        <w:rPr>
          <w:b/>
          <w:bCs/>
        </w:rPr>
        <w:t>Сохранение и укрепление материально-технической базы школы.</w:t>
      </w:r>
    </w:p>
    <w:p w:rsidR="007223E3" w:rsidRDefault="007223E3" w:rsidP="00F759D6">
      <w:pPr>
        <w:tabs>
          <w:tab w:val="left" w:pos="900"/>
        </w:tabs>
        <w:jc w:val="both"/>
        <w:rPr>
          <w:u w:val="single"/>
        </w:rPr>
      </w:pPr>
    </w:p>
    <w:p w:rsidR="007223E3" w:rsidRDefault="007223E3" w:rsidP="00F759D6">
      <w:pPr>
        <w:jc w:val="both"/>
        <w:rPr>
          <w:b/>
        </w:rPr>
      </w:pPr>
      <w:r w:rsidRPr="009D29AB">
        <w:rPr>
          <w:b/>
          <w:u w:val="single"/>
        </w:rPr>
        <w:t>Общешкольная методическая тема</w:t>
      </w:r>
      <w:r w:rsidRPr="009D29AB">
        <w:rPr>
          <w:b/>
        </w:rPr>
        <w:t xml:space="preserve">: </w:t>
      </w:r>
    </w:p>
    <w:p w:rsidR="007223E3" w:rsidRPr="00223A9C" w:rsidRDefault="007223E3" w:rsidP="00F759D6">
      <w:pPr>
        <w:jc w:val="both"/>
      </w:pPr>
      <w:r>
        <w:t>«Создание образовательной среды, способствующей повышению уровня качества результатов образования и имиджа образовательного учреждения, росту корпоративной культуры педагогического коллектива, удовлетворенности родителей и обучающихся качеством образовательных услуг».</w:t>
      </w:r>
    </w:p>
    <w:p w:rsidR="007223E3" w:rsidRPr="009D29AB" w:rsidRDefault="007223E3" w:rsidP="00F759D6">
      <w:pPr>
        <w:jc w:val="both"/>
        <w:rPr>
          <w:b/>
          <w:u w:val="single"/>
        </w:rPr>
      </w:pPr>
      <w:r w:rsidRPr="009D29AB">
        <w:rPr>
          <w:b/>
          <w:u w:val="single"/>
        </w:rPr>
        <w:t>Приоритеты школы (основные направления стратегии школы):</w:t>
      </w:r>
    </w:p>
    <w:p w:rsidR="007223E3" w:rsidRPr="009D29AB" w:rsidRDefault="007223E3" w:rsidP="00F759D6">
      <w:pPr>
        <w:jc w:val="both"/>
      </w:pPr>
      <w:r>
        <w:t xml:space="preserve">- обеспечение  качественного </w:t>
      </w:r>
      <w:r w:rsidRPr="009D29AB">
        <w:t xml:space="preserve"> образо</w:t>
      </w:r>
      <w:r>
        <w:t xml:space="preserve">вания </w:t>
      </w:r>
    </w:p>
    <w:p w:rsidR="007223E3" w:rsidRPr="009D29AB" w:rsidRDefault="007223E3" w:rsidP="00F759D6">
      <w:pPr>
        <w:jc w:val="both"/>
      </w:pPr>
      <w:r w:rsidRPr="009D29AB">
        <w:t>- развитие профессионализма педагогов, трансляция передового педагогического опыта (формы организации методической работы, являющиеся профессиональными объединениями педагогов);</w:t>
      </w:r>
    </w:p>
    <w:p w:rsidR="007223E3" w:rsidRPr="009D29AB" w:rsidRDefault="007223E3" w:rsidP="00F759D6">
      <w:pPr>
        <w:jc w:val="both"/>
      </w:pPr>
      <w:r w:rsidRPr="009D29AB">
        <w:t>- творческий подход, непрерывный поиск новых путей совершенствования образования;</w:t>
      </w:r>
    </w:p>
    <w:p w:rsidR="007223E3" w:rsidRPr="009D29AB" w:rsidRDefault="007223E3" w:rsidP="00F759D6">
      <w:pPr>
        <w:jc w:val="both"/>
      </w:pPr>
      <w:r w:rsidRPr="009D29AB">
        <w:t>- формирование позиции  «здоровая школа – в здоровье каждого»;</w:t>
      </w:r>
    </w:p>
    <w:p w:rsidR="007223E3" w:rsidRPr="009D29AB" w:rsidRDefault="007223E3" w:rsidP="00F759D6">
      <w:pPr>
        <w:jc w:val="both"/>
      </w:pPr>
      <w:r w:rsidRPr="009D29AB">
        <w:t>- духовно-нравственное развитие и воспитание детей;</w:t>
      </w:r>
    </w:p>
    <w:p w:rsidR="007223E3" w:rsidRPr="009D29AB" w:rsidRDefault="007223E3" w:rsidP="00F759D6">
      <w:pPr>
        <w:jc w:val="both"/>
      </w:pPr>
      <w:r w:rsidRPr="009D29AB">
        <w:t>- сопровождение одаренных детей;</w:t>
      </w:r>
    </w:p>
    <w:p w:rsidR="007223E3" w:rsidRPr="009D29AB" w:rsidRDefault="007223E3" w:rsidP="00F759D6">
      <w:pPr>
        <w:jc w:val="both"/>
      </w:pPr>
      <w:r w:rsidRPr="009D29AB">
        <w:t xml:space="preserve">- воспитание лидерских позиций </w:t>
      </w:r>
      <w:r>
        <w:t>об</w:t>
      </w:r>
      <w:r w:rsidRPr="009D29AB">
        <w:t>уча</w:t>
      </w:r>
      <w:r>
        <w:t>ю</w:t>
      </w:r>
      <w:r w:rsidRPr="009D29AB">
        <w:t>щихся через развитие неформального образования;</w:t>
      </w:r>
    </w:p>
    <w:p w:rsidR="007223E3" w:rsidRPr="009D29AB" w:rsidRDefault="007223E3" w:rsidP="00F759D6">
      <w:pPr>
        <w:jc w:val="both"/>
      </w:pPr>
      <w:r w:rsidRPr="009D29AB">
        <w:t>-  стимулирование активности и профессионализма педагогов;</w:t>
      </w:r>
    </w:p>
    <w:p w:rsidR="007223E3" w:rsidRPr="009D29AB" w:rsidRDefault="007223E3" w:rsidP="00F759D6">
      <w:pPr>
        <w:jc w:val="both"/>
      </w:pPr>
      <w:r w:rsidRPr="009D29AB">
        <w:t>- повышение роли общественно-государственного управления; дружеская атмосфера сотрудничества, сотворчества и соучастия в школьной жизни учеников, учителей, родителей, общественных и других организаций;</w:t>
      </w:r>
    </w:p>
    <w:p w:rsidR="007223E3" w:rsidRPr="009D29AB" w:rsidRDefault="007223E3" w:rsidP="00F759D6">
      <w:pPr>
        <w:jc w:val="both"/>
      </w:pPr>
      <w:r w:rsidRPr="009D29AB">
        <w:t>- развитие сетевого взаимодействия для решения образовательных задач;</w:t>
      </w:r>
    </w:p>
    <w:p w:rsidR="007223E3" w:rsidRPr="009D29AB" w:rsidRDefault="007223E3" w:rsidP="00F759D6">
      <w:pPr>
        <w:jc w:val="both"/>
      </w:pPr>
      <w:r w:rsidRPr="009D29AB">
        <w:t>- формирование инновационной школы, обеспечивающей решение педагогических и организационно-экономических задач</w:t>
      </w:r>
    </w:p>
    <w:p w:rsidR="007223E3" w:rsidRPr="009D29AB" w:rsidRDefault="007223E3" w:rsidP="00F759D6">
      <w:pPr>
        <w:jc w:val="both"/>
      </w:pPr>
      <w:r w:rsidRPr="009D29AB">
        <w:t>- информационная  грамотность и культура  всех участников образовательного процесса;</w:t>
      </w:r>
    </w:p>
    <w:p w:rsidR="007223E3" w:rsidRPr="00223A9C" w:rsidRDefault="007223E3" w:rsidP="00F759D6">
      <w:pPr>
        <w:jc w:val="both"/>
      </w:pPr>
      <w:r w:rsidRPr="009D29AB">
        <w:t>- сохранение, продолжение и развитие лучших традиций школы</w:t>
      </w:r>
    </w:p>
    <w:p w:rsidR="007223E3" w:rsidRDefault="007223E3" w:rsidP="00F759D6"/>
    <w:p w:rsidR="007223E3" w:rsidRDefault="007223E3" w:rsidP="00F759D6"/>
    <w:p w:rsidR="007223E3" w:rsidRDefault="007223E3" w:rsidP="00F759D6"/>
    <w:p w:rsidR="007223E3" w:rsidRPr="00223A9C" w:rsidRDefault="007223E3" w:rsidP="00F759D6">
      <w:pPr>
        <w:ind w:left="720"/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III</w:t>
      </w:r>
      <w:r>
        <w:rPr>
          <w:b/>
          <w:sz w:val="28"/>
          <w:szCs w:val="28"/>
        </w:rPr>
        <w:t xml:space="preserve">. </w:t>
      </w:r>
      <w:r w:rsidRPr="00223A9C">
        <w:rPr>
          <w:b/>
          <w:sz w:val="28"/>
          <w:szCs w:val="28"/>
        </w:rPr>
        <w:t>ОРГАНИЗАЦИОННО-ПЕДАГОГИЧЕСКИЕ МЕРОПРИЯТИЯ</w:t>
      </w:r>
    </w:p>
    <w:p w:rsidR="007223E3" w:rsidRPr="00223A9C" w:rsidRDefault="007223E3" w:rsidP="00F759D6">
      <w:pPr>
        <w:ind w:left="720"/>
        <w:jc w:val="center"/>
        <w:rPr>
          <w:sz w:val="28"/>
          <w:szCs w:val="28"/>
        </w:rPr>
      </w:pPr>
    </w:p>
    <w:p w:rsidR="007223E3" w:rsidRDefault="007223E3" w:rsidP="00F759D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1.1 </w:t>
      </w:r>
      <w:r w:rsidRPr="00C074BF">
        <w:rPr>
          <w:b/>
          <w:sz w:val="28"/>
          <w:szCs w:val="28"/>
        </w:rPr>
        <w:t xml:space="preserve">Тематика педагогических советов </w:t>
      </w:r>
    </w:p>
    <w:p w:rsidR="007223E3" w:rsidRPr="00C074BF" w:rsidRDefault="007223E3" w:rsidP="00F759D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на 2015-2016 </w:t>
      </w:r>
      <w:r w:rsidRPr="00C074BF">
        <w:rPr>
          <w:b/>
          <w:sz w:val="28"/>
          <w:szCs w:val="28"/>
        </w:rPr>
        <w:t xml:space="preserve"> учебный год</w:t>
      </w:r>
    </w:p>
    <w:p w:rsidR="007223E3" w:rsidRPr="00C074BF" w:rsidRDefault="007223E3" w:rsidP="00F759D6">
      <w:pPr>
        <w:jc w:val="center"/>
        <w:rPr>
          <w:b/>
          <w:sz w:val="28"/>
          <w:szCs w:val="28"/>
        </w:rPr>
      </w:pPr>
    </w:p>
    <w:p w:rsidR="007223E3" w:rsidRDefault="007223E3" w:rsidP="00F759D6"/>
    <w:p w:rsidR="007223E3" w:rsidRDefault="007223E3" w:rsidP="00F759D6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350"/>
        <w:gridCol w:w="5360"/>
        <w:gridCol w:w="2861"/>
      </w:tblGrid>
      <w:tr w:rsidR="007223E3" w:rsidRPr="009D29AB" w:rsidTr="00B0175C">
        <w:tc>
          <w:tcPr>
            <w:tcW w:w="1350" w:type="dxa"/>
          </w:tcPr>
          <w:p w:rsidR="007223E3" w:rsidRPr="009D29AB" w:rsidRDefault="007223E3" w:rsidP="00B0175C">
            <w:pPr>
              <w:jc w:val="center"/>
              <w:rPr>
                <w:b/>
                <w:i/>
              </w:rPr>
            </w:pPr>
            <w:r w:rsidRPr="009D29AB">
              <w:rPr>
                <w:b/>
                <w:i/>
              </w:rPr>
              <w:t>Месяц</w:t>
            </w:r>
          </w:p>
        </w:tc>
        <w:tc>
          <w:tcPr>
            <w:tcW w:w="5360" w:type="dxa"/>
          </w:tcPr>
          <w:p w:rsidR="007223E3" w:rsidRPr="009D29AB" w:rsidRDefault="007223E3" w:rsidP="00B0175C">
            <w:pPr>
              <w:jc w:val="center"/>
              <w:rPr>
                <w:b/>
                <w:i/>
              </w:rPr>
            </w:pPr>
            <w:r w:rsidRPr="009D29AB">
              <w:rPr>
                <w:b/>
                <w:i/>
              </w:rPr>
              <w:t>Тема</w:t>
            </w:r>
          </w:p>
        </w:tc>
        <w:tc>
          <w:tcPr>
            <w:tcW w:w="2861" w:type="dxa"/>
          </w:tcPr>
          <w:p w:rsidR="007223E3" w:rsidRPr="009D29AB" w:rsidRDefault="007223E3" w:rsidP="00B0175C">
            <w:pPr>
              <w:jc w:val="center"/>
              <w:rPr>
                <w:b/>
                <w:i/>
              </w:rPr>
            </w:pPr>
            <w:r w:rsidRPr="009D29AB">
              <w:rPr>
                <w:b/>
                <w:i/>
              </w:rPr>
              <w:t>Ответственные</w:t>
            </w:r>
          </w:p>
        </w:tc>
      </w:tr>
      <w:tr w:rsidR="007223E3" w:rsidRPr="009D29AB" w:rsidTr="00B0175C">
        <w:tc>
          <w:tcPr>
            <w:tcW w:w="1350" w:type="dxa"/>
          </w:tcPr>
          <w:p w:rsidR="007223E3" w:rsidRPr="009D29AB" w:rsidRDefault="007223E3" w:rsidP="00B0175C">
            <w:pPr>
              <w:jc w:val="center"/>
            </w:pPr>
            <w:r w:rsidRPr="009D29AB">
              <w:t>Август</w:t>
            </w:r>
          </w:p>
        </w:tc>
        <w:tc>
          <w:tcPr>
            <w:tcW w:w="5360" w:type="dxa"/>
          </w:tcPr>
          <w:p w:rsidR="007223E3" w:rsidRPr="00CA360D" w:rsidRDefault="007223E3" w:rsidP="00B0175C"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60D">
              <w:rPr>
                <w:rFonts w:ascii="Times New Roman" w:hAnsi="Times New Roman" w:cs="Times New Roman"/>
                <w:sz w:val="24"/>
                <w:szCs w:val="24"/>
              </w:rPr>
              <w:t xml:space="preserve">Анализ работы школы за 2014-2015 учебный год </w:t>
            </w:r>
          </w:p>
          <w:p w:rsidR="007223E3" w:rsidRPr="009D29AB" w:rsidRDefault="007223E3" w:rsidP="00B0175C">
            <w:r w:rsidRPr="00CA360D">
              <w:t>Реализация образовательной деятельности</w:t>
            </w:r>
            <w:r w:rsidRPr="009D29AB">
              <w:t xml:space="preserve"> педагог</w:t>
            </w:r>
            <w:r>
              <w:t>ического коллектива школы в 2015-2016</w:t>
            </w:r>
            <w:r w:rsidRPr="009D29AB">
              <w:t xml:space="preserve"> учебном году.</w:t>
            </w:r>
            <w:r>
              <w:t xml:space="preserve"> Будущее строим вместе: н</w:t>
            </w:r>
            <w:r w:rsidRPr="009D29AB">
              <w:t>овые перспективы развития – новое качество образовательной деятельности</w:t>
            </w:r>
            <w:r>
              <w:t>.</w:t>
            </w:r>
          </w:p>
        </w:tc>
        <w:tc>
          <w:tcPr>
            <w:tcW w:w="2861" w:type="dxa"/>
          </w:tcPr>
          <w:p w:rsidR="007223E3" w:rsidRPr="009D29AB" w:rsidRDefault="007223E3" w:rsidP="00B0175C">
            <w:r>
              <w:t>З</w:t>
            </w:r>
            <w:r w:rsidRPr="009D29AB">
              <w:t>аместители директора по УВР и ВР</w:t>
            </w:r>
          </w:p>
        </w:tc>
      </w:tr>
      <w:tr w:rsidR="007223E3" w:rsidRPr="009D29AB" w:rsidTr="00B0175C">
        <w:tc>
          <w:tcPr>
            <w:tcW w:w="1350" w:type="dxa"/>
          </w:tcPr>
          <w:p w:rsidR="007223E3" w:rsidRPr="009D29AB" w:rsidRDefault="007223E3" w:rsidP="00B0175C">
            <w:pPr>
              <w:jc w:val="center"/>
            </w:pPr>
            <w:r>
              <w:t>Декабрь</w:t>
            </w:r>
          </w:p>
        </w:tc>
        <w:tc>
          <w:tcPr>
            <w:tcW w:w="5360" w:type="dxa"/>
          </w:tcPr>
          <w:p w:rsidR="007223E3" w:rsidRDefault="007223E3" w:rsidP="00B0175C">
            <w:r>
              <w:t>Готовимся к ГИА</w:t>
            </w:r>
          </w:p>
          <w:p w:rsidR="007223E3" w:rsidRPr="009D29AB" w:rsidRDefault="007223E3" w:rsidP="00B0175C"/>
        </w:tc>
        <w:tc>
          <w:tcPr>
            <w:tcW w:w="2861" w:type="dxa"/>
          </w:tcPr>
          <w:p w:rsidR="007223E3" w:rsidRPr="009D29AB" w:rsidRDefault="007223E3" w:rsidP="00B0175C">
            <w:r>
              <w:t>Заместитель</w:t>
            </w:r>
            <w:r w:rsidRPr="009D29AB">
              <w:t xml:space="preserve"> директора по УВР</w:t>
            </w:r>
            <w:r>
              <w:t xml:space="preserve"> Сергеева С.В.</w:t>
            </w:r>
          </w:p>
        </w:tc>
      </w:tr>
      <w:tr w:rsidR="007223E3" w:rsidRPr="009D29AB" w:rsidTr="00B0175C">
        <w:tc>
          <w:tcPr>
            <w:tcW w:w="1350" w:type="dxa"/>
          </w:tcPr>
          <w:p w:rsidR="007223E3" w:rsidRPr="009D29AB" w:rsidRDefault="007223E3" w:rsidP="00B0175C">
            <w:pPr>
              <w:jc w:val="center"/>
            </w:pPr>
            <w:r>
              <w:t>Февраль</w:t>
            </w:r>
          </w:p>
        </w:tc>
        <w:tc>
          <w:tcPr>
            <w:tcW w:w="5360" w:type="dxa"/>
          </w:tcPr>
          <w:p w:rsidR="007223E3" w:rsidRPr="004A569B" w:rsidRDefault="007223E3" w:rsidP="00B0175C">
            <w:pPr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Cs/>
              </w:rPr>
              <w:t>Приоритеты современного воспитания в образовательном учреждении</w:t>
            </w:r>
          </w:p>
          <w:p w:rsidR="007223E3" w:rsidRPr="009D29AB" w:rsidRDefault="007223E3" w:rsidP="00B0175C"/>
        </w:tc>
        <w:tc>
          <w:tcPr>
            <w:tcW w:w="2861" w:type="dxa"/>
          </w:tcPr>
          <w:p w:rsidR="007223E3" w:rsidRPr="009D29AB" w:rsidRDefault="007223E3" w:rsidP="00B0175C">
            <w:r>
              <w:t>Роо Т.Ф.</w:t>
            </w:r>
            <w:r w:rsidRPr="009D29AB">
              <w:t xml:space="preserve">, </w:t>
            </w:r>
            <w:r>
              <w:t>заместитель директора по ВР</w:t>
            </w:r>
          </w:p>
          <w:p w:rsidR="007223E3" w:rsidRPr="009D29AB" w:rsidRDefault="007223E3" w:rsidP="00B0175C"/>
        </w:tc>
      </w:tr>
      <w:tr w:rsidR="007223E3" w:rsidRPr="009D29AB" w:rsidTr="00B0175C">
        <w:tc>
          <w:tcPr>
            <w:tcW w:w="1350" w:type="dxa"/>
          </w:tcPr>
          <w:p w:rsidR="007223E3" w:rsidRDefault="007223E3" w:rsidP="00B0175C">
            <w:pPr>
              <w:jc w:val="center"/>
            </w:pPr>
            <w:r>
              <w:t>Апрель</w:t>
            </w:r>
          </w:p>
        </w:tc>
        <w:tc>
          <w:tcPr>
            <w:tcW w:w="5360" w:type="dxa"/>
          </w:tcPr>
          <w:p w:rsidR="007223E3" w:rsidRDefault="007223E3" w:rsidP="00B0175C">
            <w:pPr>
              <w:jc w:val="both"/>
              <w:rPr>
                <w:bCs/>
              </w:rPr>
            </w:pPr>
            <w:r>
              <w:t>«Развитие профессиональных компетентностей педагогов школы как фактор повышения качества образования в соответствии с современными требованиями».</w:t>
            </w:r>
          </w:p>
        </w:tc>
        <w:tc>
          <w:tcPr>
            <w:tcW w:w="2861" w:type="dxa"/>
          </w:tcPr>
          <w:p w:rsidR="007223E3" w:rsidRPr="009D29AB" w:rsidRDefault="007223E3" w:rsidP="00B0175C">
            <w:r>
              <w:t>Администрация школы</w:t>
            </w:r>
          </w:p>
        </w:tc>
      </w:tr>
      <w:tr w:rsidR="007223E3" w:rsidRPr="009D29AB" w:rsidTr="00B0175C">
        <w:tc>
          <w:tcPr>
            <w:tcW w:w="1350" w:type="dxa"/>
          </w:tcPr>
          <w:p w:rsidR="007223E3" w:rsidRPr="008B3ECE" w:rsidRDefault="007223E3" w:rsidP="00B0175C">
            <w:pPr>
              <w:jc w:val="center"/>
            </w:pPr>
            <w:r>
              <w:t>Май</w:t>
            </w:r>
          </w:p>
        </w:tc>
        <w:tc>
          <w:tcPr>
            <w:tcW w:w="5360" w:type="dxa"/>
          </w:tcPr>
          <w:p w:rsidR="007223E3" w:rsidRDefault="007223E3" w:rsidP="00B0175C">
            <w:r>
              <w:t>Допуск учащихся 9, 11 классов к государственной итоговой аттестации</w:t>
            </w:r>
          </w:p>
        </w:tc>
        <w:tc>
          <w:tcPr>
            <w:tcW w:w="2861" w:type="dxa"/>
          </w:tcPr>
          <w:p w:rsidR="007223E3" w:rsidRPr="009D29AB" w:rsidRDefault="007223E3" w:rsidP="00B0175C">
            <w:r>
              <w:t>Администрация школы</w:t>
            </w:r>
          </w:p>
        </w:tc>
      </w:tr>
      <w:tr w:rsidR="007223E3" w:rsidRPr="009D29AB" w:rsidTr="00B0175C">
        <w:tc>
          <w:tcPr>
            <w:tcW w:w="1350" w:type="dxa"/>
          </w:tcPr>
          <w:p w:rsidR="007223E3" w:rsidRPr="008B3ECE" w:rsidRDefault="007223E3" w:rsidP="00B0175C">
            <w:pPr>
              <w:jc w:val="center"/>
            </w:pPr>
            <w:r>
              <w:t>Май</w:t>
            </w:r>
          </w:p>
        </w:tc>
        <w:tc>
          <w:tcPr>
            <w:tcW w:w="5360" w:type="dxa"/>
          </w:tcPr>
          <w:p w:rsidR="007223E3" w:rsidRDefault="007223E3" w:rsidP="00B0175C">
            <w:r>
              <w:t>Итоги промежуточной аттестации. Перевод обучающихся 1-4, 5-8, 10 классов.</w:t>
            </w:r>
          </w:p>
        </w:tc>
        <w:tc>
          <w:tcPr>
            <w:tcW w:w="2861" w:type="dxa"/>
          </w:tcPr>
          <w:p w:rsidR="007223E3" w:rsidRPr="009D29AB" w:rsidRDefault="007223E3" w:rsidP="00B0175C">
            <w:r>
              <w:t>З</w:t>
            </w:r>
            <w:r w:rsidRPr="009D29AB">
              <w:t>аместители директора по УВР</w:t>
            </w:r>
            <w:r>
              <w:t>, руководители школьных МО</w:t>
            </w:r>
          </w:p>
        </w:tc>
      </w:tr>
      <w:tr w:rsidR="007223E3" w:rsidRPr="009D29AB" w:rsidTr="00B0175C">
        <w:tc>
          <w:tcPr>
            <w:tcW w:w="1350" w:type="dxa"/>
          </w:tcPr>
          <w:p w:rsidR="007223E3" w:rsidRPr="008B3ECE" w:rsidRDefault="007223E3" w:rsidP="00B0175C">
            <w:pPr>
              <w:jc w:val="center"/>
            </w:pPr>
            <w:r>
              <w:t>Июнь</w:t>
            </w:r>
          </w:p>
        </w:tc>
        <w:tc>
          <w:tcPr>
            <w:tcW w:w="5360" w:type="dxa"/>
          </w:tcPr>
          <w:p w:rsidR="007223E3" w:rsidRDefault="007223E3" w:rsidP="00B0175C">
            <w:r>
              <w:t>Результаты государственной итоговой аттестации. Выпуск учащихся 9,11 классов. Перевод учащихся 9-х классов в 10 класс.</w:t>
            </w:r>
          </w:p>
        </w:tc>
        <w:tc>
          <w:tcPr>
            <w:tcW w:w="2861" w:type="dxa"/>
          </w:tcPr>
          <w:p w:rsidR="007223E3" w:rsidRPr="009D29AB" w:rsidRDefault="007223E3" w:rsidP="00B0175C">
            <w:r>
              <w:t>Администрация школы</w:t>
            </w:r>
          </w:p>
        </w:tc>
      </w:tr>
    </w:tbl>
    <w:p w:rsidR="007223E3" w:rsidRDefault="007223E3" w:rsidP="00F759D6">
      <w:pPr>
        <w:ind w:left="720"/>
        <w:jc w:val="both"/>
        <w:rPr>
          <w:sz w:val="18"/>
          <w:szCs w:val="18"/>
        </w:rPr>
      </w:pPr>
    </w:p>
    <w:p w:rsidR="007223E3" w:rsidRDefault="007223E3" w:rsidP="00F759D6">
      <w:pPr>
        <w:ind w:left="72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</w:t>
      </w:r>
    </w:p>
    <w:p w:rsidR="007223E3" w:rsidRDefault="007223E3" w:rsidP="00F759D6">
      <w:pPr>
        <w:ind w:left="720"/>
        <w:jc w:val="both"/>
        <w:rPr>
          <w:sz w:val="18"/>
          <w:szCs w:val="18"/>
        </w:rPr>
      </w:pPr>
    </w:p>
    <w:p w:rsidR="007223E3" w:rsidRDefault="007223E3" w:rsidP="00F759D6">
      <w:pPr>
        <w:ind w:left="720"/>
        <w:jc w:val="both"/>
        <w:rPr>
          <w:sz w:val="18"/>
          <w:szCs w:val="18"/>
        </w:rPr>
      </w:pPr>
    </w:p>
    <w:p w:rsidR="007223E3" w:rsidRDefault="007223E3" w:rsidP="00F759D6">
      <w:pPr>
        <w:ind w:left="720"/>
        <w:jc w:val="both"/>
        <w:rPr>
          <w:sz w:val="18"/>
          <w:szCs w:val="18"/>
        </w:rPr>
      </w:pPr>
    </w:p>
    <w:p w:rsidR="007223E3" w:rsidRDefault="007223E3" w:rsidP="00F759D6">
      <w:pPr>
        <w:ind w:left="720"/>
        <w:jc w:val="both"/>
        <w:rPr>
          <w:sz w:val="18"/>
          <w:szCs w:val="18"/>
        </w:rPr>
      </w:pPr>
    </w:p>
    <w:p w:rsidR="007223E3" w:rsidRDefault="007223E3" w:rsidP="00F759D6">
      <w:pPr>
        <w:ind w:left="720"/>
        <w:jc w:val="both"/>
        <w:rPr>
          <w:sz w:val="18"/>
          <w:szCs w:val="18"/>
        </w:rPr>
      </w:pPr>
    </w:p>
    <w:p w:rsidR="007223E3" w:rsidRDefault="007223E3" w:rsidP="00F759D6">
      <w:pPr>
        <w:ind w:left="720"/>
        <w:jc w:val="both"/>
        <w:rPr>
          <w:sz w:val="18"/>
          <w:szCs w:val="18"/>
        </w:rPr>
      </w:pPr>
    </w:p>
    <w:p w:rsidR="007223E3" w:rsidRDefault="007223E3" w:rsidP="00F759D6">
      <w:pPr>
        <w:ind w:left="720"/>
        <w:jc w:val="both"/>
        <w:rPr>
          <w:sz w:val="18"/>
          <w:szCs w:val="18"/>
        </w:rPr>
      </w:pPr>
    </w:p>
    <w:p w:rsidR="007223E3" w:rsidRDefault="007223E3" w:rsidP="00F759D6">
      <w:pPr>
        <w:ind w:left="720"/>
        <w:jc w:val="both"/>
        <w:rPr>
          <w:sz w:val="18"/>
          <w:szCs w:val="18"/>
        </w:rPr>
      </w:pPr>
    </w:p>
    <w:p w:rsidR="007223E3" w:rsidRPr="00364589" w:rsidRDefault="007223E3" w:rsidP="00F759D6">
      <w:pPr>
        <w:ind w:left="72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</w:t>
      </w: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rPr>
          <w:b/>
        </w:rPr>
      </w:pPr>
    </w:p>
    <w:p w:rsidR="007223E3" w:rsidRDefault="007223E3" w:rsidP="00F759D6">
      <w:pPr>
        <w:rPr>
          <w:b/>
        </w:rPr>
      </w:pPr>
    </w:p>
    <w:p w:rsidR="007223E3" w:rsidRDefault="007223E3" w:rsidP="00F759D6">
      <w:pPr>
        <w:rPr>
          <w:b/>
        </w:rPr>
      </w:pPr>
    </w:p>
    <w:p w:rsidR="007223E3" w:rsidRDefault="007223E3" w:rsidP="00F759D6">
      <w:pPr>
        <w:rPr>
          <w:b/>
        </w:rPr>
      </w:pPr>
    </w:p>
    <w:p w:rsidR="007223E3" w:rsidRDefault="007223E3" w:rsidP="00F759D6">
      <w:pPr>
        <w:rPr>
          <w:b/>
        </w:rPr>
      </w:pPr>
    </w:p>
    <w:p w:rsidR="007223E3" w:rsidRPr="00223A9C" w:rsidRDefault="007223E3" w:rsidP="00F759D6">
      <w:pPr>
        <w:ind w:left="-426"/>
        <w:jc w:val="center"/>
        <w:rPr>
          <w:b/>
        </w:rPr>
      </w:pPr>
      <w:r w:rsidRPr="00223A9C">
        <w:rPr>
          <w:b/>
        </w:rPr>
        <w:t>1.2.Тематика совещаний при директоре</w:t>
      </w:r>
    </w:p>
    <w:p w:rsidR="007223E3" w:rsidRPr="00223A9C" w:rsidRDefault="007223E3" w:rsidP="00F759D6">
      <w:pPr>
        <w:ind w:left="-426"/>
        <w:jc w:val="center"/>
        <w:rPr>
          <w:b/>
        </w:rPr>
      </w:pPr>
    </w:p>
    <w:p w:rsidR="007223E3" w:rsidRPr="00B3049B" w:rsidRDefault="007223E3" w:rsidP="00F759D6">
      <w:pPr>
        <w:ind w:left="540" w:hanging="360"/>
        <w:jc w:val="both"/>
        <w:rPr>
          <w:b/>
        </w:rPr>
      </w:pPr>
      <w:r w:rsidRPr="00B3049B">
        <w:rPr>
          <w:b/>
        </w:rPr>
        <w:t>Сентябрь.</w:t>
      </w:r>
    </w:p>
    <w:p w:rsidR="007223E3" w:rsidRPr="00B3049B" w:rsidRDefault="007223E3" w:rsidP="00F759D6">
      <w:pPr>
        <w:ind w:left="540" w:hanging="360"/>
        <w:jc w:val="both"/>
        <w:rPr>
          <w:b/>
        </w:rPr>
      </w:pPr>
    </w:p>
    <w:p w:rsidR="007223E3" w:rsidRPr="00B3049B" w:rsidRDefault="007223E3" w:rsidP="00A05D96">
      <w:pPr>
        <w:numPr>
          <w:ilvl w:val="0"/>
          <w:numId w:val="29"/>
        </w:numPr>
        <w:jc w:val="both"/>
      </w:pPr>
      <w:r w:rsidRPr="00B3049B">
        <w:t>«Итоги государственной (итоговой) аттестации  в 2015 году</w:t>
      </w:r>
    </w:p>
    <w:p w:rsidR="007223E3" w:rsidRPr="00B3049B" w:rsidRDefault="007223E3" w:rsidP="00A05D96">
      <w:pPr>
        <w:numPr>
          <w:ilvl w:val="0"/>
          <w:numId w:val="29"/>
        </w:numPr>
        <w:jc w:val="both"/>
      </w:pPr>
      <w:r w:rsidRPr="00B3049B">
        <w:t>Организация учебно – воспитательного процесса</w:t>
      </w:r>
    </w:p>
    <w:p w:rsidR="007223E3" w:rsidRPr="00B3049B" w:rsidRDefault="007223E3" w:rsidP="00A05D96">
      <w:pPr>
        <w:numPr>
          <w:ilvl w:val="0"/>
          <w:numId w:val="29"/>
        </w:numPr>
        <w:jc w:val="both"/>
      </w:pPr>
      <w:r w:rsidRPr="00B3049B">
        <w:t>Организация индивидуального обучения на дому</w:t>
      </w:r>
    </w:p>
    <w:p w:rsidR="007223E3" w:rsidRPr="00B3049B" w:rsidRDefault="007223E3" w:rsidP="00A05D96">
      <w:pPr>
        <w:numPr>
          <w:ilvl w:val="0"/>
          <w:numId w:val="29"/>
        </w:numPr>
        <w:jc w:val="both"/>
      </w:pPr>
      <w:r w:rsidRPr="00B3049B">
        <w:t>Санитарно – гигиенический режим и техника безопасности труда</w:t>
      </w:r>
    </w:p>
    <w:p w:rsidR="007223E3" w:rsidRPr="00B3049B" w:rsidRDefault="007223E3" w:rsidP="00A05D96">
      <w:pPr>
        <w:numPr>
          <w:ilvl w:val="0"/>
          <w:numId w:val="29"/>
        </w:numPr>
        <w:jc w:val="both"/>
      </w:pPr>
      <w:r w:rsidRPr="00B3049B">
        <w:t>Обеспечение обучающихся горячим питанием</w:t>
      </w:r>
    </w:p>
    <w:p w:rsidR="007223E3" w:rsidRPr="00B3049B" w:rsidRDefault="007223E3" w:rsidP="00A05D96">
      <w:pPr>
        <w:numPr>
          <w:ilvl w:val="0"/>
          <w:numId w:val="29"/>
        </w:numPr>
        <w:jc w:val="both"/>
      </w:pPr>
      <w:r w:rsidRPr="00B3049B">
        <w:t xml:space="preserve">Планирование работы учителями – </w:t>
      </w:r>
      <w:r>
        <w:t>предметниками по подготовке к ГИА</w:t>
      </w:r>
    </w:p>
    <w:p w:rsidR="007223E3" w:rsidRPr="00B3049B" w:rsidRDefault="007223E3" w:rsidP="00A05D96">
      <w:pPr>
        <w:numPr>
          <w:ilvl w:val="0"/>
          <w:numId w:val="29"/>
        </w:numPr>
        <w:jc w:val="both"/>
      </w:pPr>
      <w:r w:rsidRPr="002E3CBD">
        <w:t>Организация</w:t>
      </w:r>
      <w:r w:rsidRPr="00B3049B">
        <w:t xml:space="preserve"> работы с обучающимися по определению экзаменов по выбору.</w:t>
      </w:r>
    </w:p>
    <w:p w:rsidR="007223E3" w:rsidRPr="00B3049B" w:rsidRDefault="007223E3" w:rsidP="00A05D96">
      <w:pPr>
        <w:numPr>
          <w:ilvl w:val="0"/>
          <w:numId w:val="29"/>
        </w:numPr>
        <w:jc w:val="both"/>
      </w:pPr>
      <w:r w:rsidRPr="00B3049B">
        <w:t>Аттестация педагогических работников в 2015 – 2016 учебном году</w:t>
      </w:r>
    </w:p>
    <w:p w:rsidR="007223E3" w:rsidRPr="00B3049B" w:rsidRDefault="007223E3" w:rsidP="00A05D96">
      <w:pPr>
        <w:numPr>
          <w:ilvl w:val="0"/>
          <w:numId w:val="29"/>
        </w:numPr>
        <w:jc w:val="both"/>
      </w:pPr>
      <w:r w:rsidRPr="00B3049B">
        <w:t xml:space="preserve"> Планирование работы МО и МС</w:t>
      </w:r>
    </w:p>
    <w:p w:rsidR="007223E3" w:rsidRPr="00B3049B" w:rsidRDefault="007223E3" w:rsidP="00A05D96">
      <w:pPr>
        <w:numPr>
          <w:ilvl w:val="0"/>
          <w:numId w:val="29"/>
        </w:numPr>
        <w:jc w:val="both"/>
      </w:pPr>
      <w:r w:rsidRPr="00B3049B">
        <w:t>Организация и проведение Всероссийской олимпиады школьников</w:t>
      </w:r>
    </w:p>
    <w:p w:rsidR="007223E3" w:rsidRPr="00B3049B" w:rsidRDefault="007223E3" w:rsidP="00A05D96">
      <w:pPr>
        <w:numPr>
          <w:ilvl w:val="0"/>
          <w:numId w:val="29"/>
        </w:numPr>
        <w:jc w:val="both"/>
      </w:pPr>
      <w:r w:rsidRPr="00B3049B">
        <w:t xml:space="preserve"> Участие обучающихся и учителей в конкурсах различных уровней.</w:t>
      </w:r>
    </w:p>
    <w:p w:rsidR="007223E3" w:rsidRPr="00B3049B" w:rsidRDefault="007223E3" w:rsidP="00A05D96">
      <w:pPr>
        <w:numPr>
          <w:ilvl w:val="0"/>
          <w:numId w:val="29"/>
        </w:numPr>
        <w:jc w:val="both"/>
      </w:pPr>
      <w:r w:rsidRPr="00B3049B">
        <w:t xml:space="preserve"> Работа с обучающимися и семьями «группы риска»</w:t>
      </w:r>
    </w:p>
    <w:p w:rsidR="007223E3" w:rsidRPr="00B3049B" w:rsidRDefault="007223E3" w:rsidP="00F759D6">
      <w:pPr>
        <w:jc w:val="both"/>
      </w:pPr>
    </w:p>
    <w:p w:rsidR="007223E3" w:rsidRPr="00B3049B" w:rsidRDefault="007223E3" w:rsidP="00F759D6">
      <w:pPr>
        <w:ind w:left="540" w:hanging="360"/>
        <w:jc w:val="both"/>
        <w:rPr>
          <w:b/>
        </w:rPr>
      </w:pPr>
      <w:r w:rsidRPr="00B3049B">
        <w:rPr>
          <w:b/>
        </w:rPr>
        <w:t>Октябрь.</w:t>
      </w:r>
    </w:p>
    <w:p w:rsidR="007223E3" w:rsidRPr="00B3049B" w:rsidRDefault="007223E3" w:rsidP="00F759D6">
      <w:pPr>
        <w:ind w:left="540" w:hanging="360"/>
        <w:jc w:val="both"/>
        <w:rPr>
          <w:b/>
        </w:rPr>
      </w:pPr>
    </w:p>
    <w:p w:rsidR="007223E3" w:rsidRPr="00B3049B" w:rsidRDefault="007223E3" w:rsidP="00A05D96">
      <w:pPr>
        <w:pStyle w:val="ListParagraph1"/>
        <w:numPr>
          <w:ilvl w:val="0"/>
          <w:numId w:val="13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Отчет учителей –предметников , преподающих в 9-х, 11-х классах.</w:t>
      </w:r>
    </w:p>
    <w:p w:rsidR="007223E3" w:rsidRPr="00B3049B" w:rsidRDefault="007223E3" w:rsidP="00A05D96">
      <w:pPr>
        <w:pStyle w:val="ListParagraph1"/>
        <w:numPr>
          <w:ilvl w:val="0"/>
          <w:numId w:val="13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Адаптация обучающихся  1, 5, 10 классов.</w:t>
      </w:r>
    </w:p>
    <w:p w:rsidR="007223E3" w:rsidRPr="00B3049B" w:rsidRDefault="007223E3" w:rsidP="00A05D96">
      <w:pPr>
        <w:pStyle w:val="ListParagraph1"/>
        <w:numPr>
          <w:ilvl w:val="0"/>
          <w:numId w:val="13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Преподавание литературы</w:t>
      </w:r>
    </w:p>
    <w:p w:rsidR="007223E3" w:rsidRPr="00B3049B" w:rsidRDefault="007223E3" w:rsidP="00A05D96">
      <w:pPr>
        <w:pStyle w:val="ListParagraph1"/>
        <w:numPr>
          <w:ilvl w:val="0"/>
          <w:numId w:val="13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Работа с обучающимися и семьями «группы риска»</w:t>
      </w:r>
    </w:p>
    <w:p w:rsidR="007223E3" w:rsidRPr="00B3049B" w:rsidRDefault="007223E3" w:rsidP="00A05D96">
      <w:pPr>
        <w:pStyle w:val="ListParagraph1"/>
        <w:numPr>
          <w:ilvl w:val="0"/>
          <w:numId w:val="13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Безопасность жизни и охрана здоровья обучающихся</w:t>
      </w:r>
    </w:p>
    <w:p w:rsidR="007223E3" w:rsidRPr="00B3049B" w:rsidRDefault="007223E3" w:rsidP="00A05D96">
      <w:pPr>
        <w:pStyle w:val="ListParagraph1"/>
        <w:numPr>
          <w:ilvl w:val="0"/>
          <w:numId w:val="13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Методические рекомендации по проведению муниципального  тура Всероссийской олимпиады школьников.</w:t>
      </w:r>
    </w:p>
    <w:p w:rsidR="007223E3" w:rsidRPr="00B3049B" w:rsidRDefault="007223E3" w:rsidP="00A05D96">
      <w:pPr>
        <w:pStyle w:val="ListParagraph1"/>
        <w:numPr>
          <w:ilvl w:val="0"/>
          <w:numId w:val="13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Наличие инструкций по технике безопасности  на рабочем месте учителей, наличие документов, подтверждающих проведение инструктажа.</w:t>
      </w:r>
    </w:p>
    <w:p w:rsidR="007223E3" w:rsidRPr="00B3049B" w:rsidRDefault="007223E3" w:rsidP="00A05D96">
      <w:pPr>
        <w:pStyle w:val="ListParagraph1"/>
        <w:numPr>
          <w:ilvl w:val="0"/>
          <w:numId w:val="13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Итоги классно – обобщающего контроля в 1, 5, 10 классах</w:t>
      </w:r>
    </w:p>
    <w:p w:rsidR="007223E3" w:rsidRPr="00B3049B" w:rsidRDefault="007223E3" w:rsidP="00F759D6">
      <w:pPr>
        <w:pStyle w:val="ListParagraph1"/>
        <w:ind w:left="540"/>
        <w:jc w:val="both"/>
        <w:rPr>
          <w:rFonts w:ascii="Times New Roman" w:hAnsi="Times New Roman"/>
          <w:sz w:val="24"/>
          <w:szCs w:val="24"/>
        </w:rPr>
      </w:pPr>
    </w:p>
    <w:p w:rsidR="007223E3" w:rsidRPr="00B3049B" w:rsidRDefault="007223E3" w:rsidP="00F759D6">
      <w:pPr>
        <w:ind w:left="540" w:hanging="360"/>
        <w:jc w:val="both"/>
        <w:rPr>
          <w:b/>
        </w:rPr>
      </w:pPr>
      <w:r w:rsidRPr="00B3049B">
        <w:rPr>
          <w:b/>
        </w:rPr>
        <w:t>Ноябрь.</w:t>
      </w:r>
    </w:p>
    <w:p w:rsidR="007223E3" w:rsidRPr="00B3049B" w:rsidRDefault="007223E3" w:rsidP="00A05D96">
      <w:pPr>
        <w:pStyle w:val="ListParagraph1"/>
        <w:numPr>
          <w:ilvl w:val="0"/>
          <w:numId w:val="14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Мониторинговые исследования качества образования</w:t>
      </w:r>
    </w:p>
    <w:p w:rsidR="007223E3" w:rsidRPr="00B3049B" w:rsidRDefault="007223E3" w:rsidP="00A05D96">
      <w:pPr>
        <w:pStyle w:val="ListParagraph1"/>
        <w:numPr>
          <w:ilvl w:val="0"/>
          <w:numId w:val="14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 xml:space="preserve">Эффективность форм и методов работы с детьми «группы риска» </w:t>
      </w:r>
    </w:p>
    <w:p w:rsidR="007223E3" w:rsidRDefault="007223E3" w:rsidP="00A05D96">
      <w:pPr>
        <w:pStyle w:val="ListParagraph1"/>
        <w:numPr>
          <w:ilvl w:val="0"/>
          <w:numId w:val="14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 xml:space="preserve">Нормативные документы для проведения ГИА. </w:t>
      </w:r>
    </w:p>
    <w:p w:rsidR="007223E3" w:rsidRPr="00B3049B" w:rsidRDefault="007223E3" w:rsidP="00A05D96">
      <w:pPr>
        <w:pStyle w:val="ListParagraph1"/>
        <w:numPr>
          <w:ilvl w:val="0"/>
          <w:numId w:val="14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Итоги классно –</w:t>
      </w:r>
      <w:r>
        <w:rPr>
          <w:rFonts w:ascii="Times New Roman" w:hAnsi="Times New Roman"/>
          <w:sz w:val="24"/>
          <w:szCs w:val="24"/>
        </w:rPr>
        <w:t xml:space="preserve"> обобщающего контроля в 9, 11</w:t>
      </w:r>
      <w:r w:rsidRPr="00B3049B">
        <w:rPr>
          <w:rFonts w:ascii="Times New Roman" w:hAnsi="Times New Roman"/>
          <w:sz w:val="24"/>
          <w:szCs w:val="24"/>
        </w:rPr>
        <w:t xml:space="preserve"> классах</w:t>
      </w:r>
    </w:p>
    <w:p w:rsidR="007223E3" w:rsidRPr="00B3049B" w:rsidRDefault="007223E3" w:rsidP="00A05D96">
      <w:pPr>
        <w:pStyle w:val="ListParagraph1"/>
        <w:numPr>
          <w:ilvl w:val="0"/>
          <w:numId w:val="14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 xml:space="preserve"> Отчет классных руководителей по работе с обучающимися и их родителями по подготовке к ГИА.</w:t>
      </w:r>
    </w:p>
    <w:p w:rsidR="007223E3" w:rsidRPr="00B3049B" w:rsidRDefault="007223E3" w:rsidP="00A05D96">
      <w:pPr>
        <w:pStyle w:val="ListParagraph1"/>
        <w:numPr>
          <w:ilvl w:val="0"/>
          <w:numId w:val="14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Эффективность форм и методов работы с детьми «группы риска» (8 – 11 классы), отчет учителей по плану работы со слабоуспевающими обучающимися.</w:t>
      </w:r>
    </w:p>
    <w:p w:rsidR="007223E3" w:rsidRPr="00B3049B" w:rsidRDefault="007223E3" w:rsidP="00A05D96">
      <w:pPr>
        <w:pStyle w:val="ListParagraph1"/>
        <w:numPr>
          <w:ilvl w:val="0"/>
          <w:numId w:val="14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Профориентационная работа.</w:t>
      </w:r>
    </w:p>
    <w:p w:rsidR="007223E3" w:rsidRPr="00B3049B" w:rsidRDefault="007223E3" w:rsidP="00A05D96">
      <w:pPr>
        <w:pStyle w:val="ListParagraph1"/>
        <w:numPr>
          <w:ilvl w:val="0"/>
          <w:numId w:val="14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Организация  работы школьного психолога.</w:t>
      </w:r>
    </w:p>
    <w:p w:rsidR="007223E3" w:rsidRPr="00B3049B" w:rsidRDefault="007223E3" w:rsidP="00A05D96">
      <w:pPr>
        <w:pStyle w:val="ListParagraph1"/>
        <w:numPr>
          <w:ilvl w:val="0"/>
          <w:numId w:val="14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Безопасность и охрана жизни обучающихся</w:t>
      </w:r>
    </w:p>
    <w:p w:rsidR="007223E3" w:rsidRPr="00B3049B" w:rsidRDefault="007223E3" w:rsidP="00F759D6">
      <w:pPr>
        <w:pStyle w:val="ListParagraph1"/>
        <w:ind w:left="0"/>
        <w:jc w:val="both"/>
        <w:rPr>
          <w:rFonts w:ascii="Times New Roman" w:hAnsi="Times New Roman"/>
          <w:sz w:val="24"/>
          <w:szCs w:val="24"/>
        </w:rPr>
      </w:pPr>
    </w:p>
    <w:p w:rsidR="007223E3" w:rsidRPr="00223A9C" w:rsidRDefault="007223E3" w:rsidP="00F759D6">
      <w:pPr>
        <w:pStyle w:val="ListParagraph1"/>
        <w:ind w:left="540" w:hanging="360"/>
        <w:jc w:val="both"/>
        <w:rPr>
          <w:rFonts w:ascii="Times New Roman" w:hAnsi="Times New Roman"/>
          <w:b/>
          <w:sz w:val="24"/>
          <w:szCs w:val="24"/>
        </w:rPr>
      </w:pPr>
      <w:r w:rsidRPr="00223A9C">
        <w:rPr>
          <w:rFonts w:ascii="Times New Roman" w:hAnsi="Times New Roman"/>
          <w:b/>
          <w:sz w:val="24"/>
          <w:szCs w:val="24"/>
        </w:rPr>
        <w:t>Декабрь.</w:t>
      </w:r>
    </w:p>
    <w:p w:rsidR="007223E3" w:rsidRDefault="007223E3" w:rsidP="00A05D96">
      <w:pPr>
        <w:pStyle w:val="ListParagraph1"/>
        <w:numPr>
          <w:ilvl w:val="0"/>
          <w:numId w:val="15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223A9C">
        <w:rPr>
          <w:rFonts w:ascii="Times New Roman" w:hAnsi="Times New Roman"/>
          <w:sz w:val="24"/>
          <w:szCs w:val="24"/>
        </w:rPr>
        <w:t>Состояние преподавания учебных предметов</w:t>
      </w:r>
    </w:p>
    <w:p w:rsidR="007223E3" w:rsidRPr="00B3049B" w:rsidRDefault="007223E3" w:rsidP="00A05D96">
      <w:pPr>
        <w:pStyle w:val="ListParagraph1"/>
        <w:numPr>
          <w:ilvl w:val="0"/>
          <w:numId w:val="15"/>
        </w:numPr>
        <w:ind w:hanging="12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Работа учителей – предметников по подготовке к ГИА</w:t>
      </w:r>
    </w:p>
    <w:p w:rsidR="007223E3" w:rsidRDefault="007223E3" w:rsidP="00A05D96">
      <w:pPr>
        <w:pStyle w:val="ListParagraph1"/>
        <w:numPr>
          <w:ilvl w:val="0"/>
          <w:numId w:val="15"/>
        </w:numPr>
        <w:ind w:hanging="12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Безопасность и охрана жизни обучающихся</w:t>
      </w:r>
    </w:p>
    <w:p w:rsidR="007223E3" w:rsidRDefault="007223E3" w:rsidP="00A05D96">
      <w:pPr>
        <w:pStyle w:val="ListParagraph1"/>
        <w:numPr>
          <w:ilvl w:val="0"/>
          <w:numId w:val="15"/>
        </w:numPr>
        <w:ind w:hanging="12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Обеспечение обучающихся горячим питанием</w:t>
      </w:r>
    </w:p>
    <w:p w:rsidR="007223E3" w:rsidRPr="00B3049B" w:rsidRDefault="007223E3" w:rsidP="00A05D96">
      <w:pPr>
        <w:pStyle w:val="ListParagraph1"/>
        <w:numPr>
          <w:ilvl w:val="0"/>
          <w:numId w:val="15"/>
        </w:numPr>
        <w:jc w:val="both"/>
        <w:rPr>
          <w:rFonts w:ascii="Times New Roman" w:hAnsi="Times New Roman"/>
          <w:sz w:val="24"/>
          <w:szCs w:val="24"/>
        </w:rPr>
      </w:pPr>
      <w:r w:rsidRPr="00B3049B">
        <w:rPr>
          <w:rFonts w:ascii="Times New Roman" w:hAnsi="Times New Roman"/>
          <w:sz w:val="24"/>
          <w:szCs w:val="24"/>
        </w:rPr>
        <w:t>Итоги классно –</w:t>
      </w:r>
      <w:r>
        <w:rPr>
          <w:rFonts w:ascii="Times New Roman" w:hAnsi="Times New Roman"/>
          <w:sz w:val="24"/>
          <w:szCs w:val="24"/>
        </w:rPr>
        <w:t xml:space="preserve"> обобщающего контроля в 8, 10 </w:t>
      </w:r>
      <w:r w:rsidRPr="00B3049B">
        <w:rPr>
          <w:rFonts w:ascii="Times New Roman" w:hAnsi="Times New Roman"/>
          <w:sz w:val="24"/>
          <w:szCs w:val="24"/>
        </w:rPr>
        <w:t xml:space="preserve"> классах</w:t>
      </w:r>
    </w:p>
    <w:p w:rsidR="007223E3" w:rsidRDefault="007223E3" w:rsidP="00F759D6">
      <w:pPr>
        <w:pStyle w:val="ListParagraph1"/>
        <w:ind w:left="0"/>
        <w:jc w:val="both"/>
        <w:rPr>
          <w:rFonts w:ascii="Times New Roman" w:hAnsi="Times New Roman"/>
          <w:sz w:val="24"/>
          <w:szCs w:val="24"/>
        </w:rPr>
      </w:pPr>
    </w:p>
    <w:p w:rsidR="007223E3" w:rsidRPr="00223A9C" w:rsidRDefault="007223E3" w:rsidP="00F759D6">
      <w:pPr>
        <w:pStyle w:val="ListParagraph1"/>
        <w:ind w:left="0"/>
        <w:jc w:val="both"/>
        <w:rPr>
          <w:rFonts w:ascii="Times New Roman" w:hAnsi="Times New Roman"/>
          <w:sz w:val="24"/>
          <w:szCs w:val="24"/>
        </w:rPr>
      </w:pPr>
    </w:p>
    <w:p w:rsidR="007223E3" w:rsidRPr="00B3049B" w:rsidRDefault="007223E3" w:rsidP="00F759D6">
      <w:pPr>
        <w:pStyle w:val="ListParagraph1"/>
        <w:ind w:left="540" w:hanging="360"/>
        <w:jc w:val="both"/>
        <w:rPr>
          <w:rFonts w:ascii="Times New Roman" w:hAnsi="Times New Roman"/>
          <w:b/>
          <w:sz w:val="24"/>
          <w:szCs w:val="24"/>
        </w:rPr>
      </w:pPr>
      <w:r w:rsidRPr="00B3049B">
        <w:rPr>
          <w:rFonts w:ascii="Times New Roman" w:hAnsi="Times New Roman"/>
          <w:b/>
          <w:sz w:val="24"/>
          <w:szCs w:val="24"/>
        </w:rPr>
        <w:t>Январь.</w:t>
      </w:r>
    </w:p>
    <w:p w:rsidR="007223E3" w:rsidRPr="00B3049B" w:rsidRDefault="007223E3" w:rsidP="00A05D96">
      <w:pPr>
        <w:numPr>
          <w:ilvl w:val="0"/>
          <w:numId w:val="30"/>
        </w:numPr>
        <w:jc w:val="both"/>
      </w:pPr>
      <w:r w:rsidRPr="00B3049B">
        <w:t>Итоги 1 полугодия 2015 – 2016 учебного года.</w:t>
      </w:r>
    </w:p>
    <w:p w:rsidR="007223E3" w:rsidRPr="00B3049B" w:rsidRDefault="007223E3" w:rsidP="00A05D96">
      <w:pPr>
        <w:numPr>
          <w:ilvl w:val="0"/>
          <w:numId w:val="30"/>
        </w:numPr>
        <w:jc w:val="both"/>
      </w:pPr>
      <w:r w:rsidRPr="00B3049B">
        <w:t>Выполнение плана по реализации ФГОС НОО и ООО в 2015 – 2016 учебном году</w:t>
      </w:r>
    </w:p>
    <w:p w:rsidR="007223E3" w:rsidRPr="00B3049B" w:rsidRDefault="007223E3" w:rsidP="00A05D96">
      <w:pPr>
        <w:numPr>
          <w:ilvl w:val="0"/>
          <w:numId w:val="30"/>
        </w:numPr>
        <w:jc w:val="both"/>
      </w:pPr>
      <w:r w:rsidRPr="00B3049B">
        <w:t>Состояние обучения обучающихся «группы риска»</w:t>
      </w:r>
    </w:p>
    <w:p w:rsidR="007223E3" w:rsidRPr="00B3049B" w:rsidRDefault="007223E3" w:rsidP="00A05D96">
      <w:pPr>
        <w:numPr>
          <w:ilvl w:val="0"/>
          <w:numId w:val="30"/>
        </w:numPr>
        <w:jc w:val="both"/>
      </w:pPr>
      <w:r w:rsidRPr="00B3049B">
        <w:t>Анализ уровня травматизма и заболеваемости обучающихся школы</w:t>
      </w:r>
    </w:p>
    <w:p w:rsidR="007223E3" w:rsidRPr="00B3049B" w:rsidRDefault="007223E3" w:rsidP="00A05D96">
      <w:pPr>
        <w:numPr>
          <w:ilvl w:val="0"/>
          <w:numId w:val="30"/>
        </w:numPr>
        <w:jc w:val="both"/>
      </w:pPr>
      <w:r w:rsidRPr="00B3049B">
        <w:t>Обеспеченность горячим питанием.</w:t>
      </w:r>
    </w:p>
    <w:p w:rsidR="007223E3" w:rsidRPr="00B3049B" w:rsidRDefault="007223E3" w:rsidP="00A05D96">
      <w:pPr>
        <w:numPr>
          <w:ilvl w:val="0"/>
          <w:numId w:val="30"/>
        </w:numPr>
        <w:jc w:val="both"/>
        <w:rPr>
          <w:sz w:val="28"/>
        </w:rPr>
      </w:pPr>
      <w:r w:rsidRPr="00B3049B">
        <w:t>Подготовка к пробным экзаменам</w:t>
      </w:r>
    </w:p>
    <w:p w:rsidR="007223E3" w:rsidRPr="007B1AB7" w:rsidRDefault="007223E3" w:rsidP="00F759D6">
      <w:pPr>
        <w:pStyle w:val="ListParagraph1"/>
        <w:ind w:left="540" w:hanging="360"/>
        <w:jc w:val="both"/>
        <w:rPr>
          <w:rFonts w:ascii="Times New Roman" w:hAnsi="Times New Roman"/>
          <w:sz w:val="24"/>
          <w:szCs w:val="24"/>
        </w:rPr>
      </w:pPr>
    </w:p>
    <w:p w:rsidR="007223E3" w:rsidRPr="00223A9C" w:rsidRDefault="007223E3" w:rsidP="00F759D6">
      <w:pPr>
        <w:pStyle w:val="ListParagraph1"/>
        <w:ind w:left="540" w:hanging="360"/>
        <w:jc w:val="both"/>
        <w:rPr>
          <w:rFonts w:ascii="Times New Roman" w:hAnsi="Times New Roman"/>
          <w:b/>
          <w:sz w:val="24"/>
          <w:szCs w:val="24"/>
        </w:rPr>
      </w:pPr>
      <w:r w:rsidRPr="00223A9C">
        <w:rPr>
          <w:rFonts w:ascii="Times New Roman" w:hAnsi="Times New Roman"/>
          <w:b/>
          <w:sz w:val="24"/>
          <w:szCs w:val="24"/>
        </w:rPr>
        <w:t>Февраль.</w:t>
      </w:r>
    </w:p>
    <w:p w:rsidR="007223E3" w:rsidRDefault="007223E3" w:rsidP="00A05D96">
      <w:pPr>
        <w:pStyle w:val="ListParagraph1"/>
        <w:numPr>
          <w:ilvl w:val="0"/>
          <w:numId w:val="16"/>
        </w:numPr>
        <w:ind w:left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Выполнение плана реализации ФГОС</w:t>
      </w:r>
    </w:p>
    <w:p w:rsidR="007223E3" w:rsidRDefault="007223E3" w:rsidP="00A05D96">
      <w:pPr>
        <w:pStyle w:val="ListParagraph1"/>
        <w:numPr>
          <w:ilvl w:val="0"/>
          <w:numId w:val="16"/>
        </w:numPr>
        <w:ind w:left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Организация работы учебных кабинетов</w:t>
      </w:r>
    </w:p>
    <w:p w:rsidR="007223E3" w:rsidRDefault="007223E3" w:rsidP="00A05D96">
      <w:pPr>
        <w:pStyle w:val="ListParagraph1"/>
        <w:numPr>
          <w:ilvl w:val="0"/>
          <w:numId w:val="16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223A9C">
        <w:rPr>
          <w:rFonts w:ascii="Times New Roman" w:hAnsi="Times New Roman"/>
          <w:sz w:val="24"/>
          <w:szCs w:val="24"/>
        </w:rPr>
        <w:t>Итоги  пробного ЕГЭ по математике, предметов по выбору.</w:t>
      </w:r>
    </w:p>
    <w:p w:rsidR="007223E3" w:rsidRPr="007B1AB7" w:rsidRDefault="007223E3" w:rsidP="00A05D96">
      <w:pPr>
        <w:pStyle w:val="ListParagraph1"/>
        <w:numPr>
          <w:ilvl w:val="0"/>
          <w:numId w:val="16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7B1AB7">
        <w:rPr>
          <w:rFonts w:ascii="Times New Roman" w:hAnsi="Times New Roman"/>
          <w:sz w:val="24"/>
          <w:szCs w:val="24"/>
        </w:rPr>
        <w:t>Безопасность и охрана жизни обучающихся</w:t>
      </w:r>
    </w:p>
    <w:p w:rsidR="007223E3" w:rsidRDefault="007223E3" w:rsidP="00F759D6">
      <w:pPr>
        <w:pStyle w:val="ListParagraph1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:rsidR="007223E3" w:rsidRPr="00223A9C" w:rsidRDefault="007223E3" w:rsidP="00F759D6">
      <w:pPr>
        <w:pStyle w:val="ListParagraph1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:rsidR="007223E3" w:rsidRPr="00223A9C" w:rsidRDefault="007223E3" w:rsidP="00F759D6">
      <w:pPr>
        <w:pStyle w:val="ListParagraph1"/>
        <w:ind w:left="540" w:hanging="360"/>
        <w:jc w:val="both"/>
        <w:rPr>
          <w:rFonts w:ascii="Times New Roman" w:hAnsi="Times New Roman"/>
          <w:b/>
          <w:sz w:val="24"/>
          <w:szCs w:val="24"/>
        </w:rPr>
      </w:pPr>
      <w:r w:rsidRPr="00223A9C">
        <w:rPr>
          <w:rFonts w:ascii="Times New Roman" w:hAnsi="Times New Roman"/>
          <w:b/>
          <w:sz w:val="24"/>
          <w:szCs w:val="24"/>
        </w:rPr>
        <w:t>Март</w:t>
      </w:r>
    </w:p>
    <w:p w:rsidR="007223E3" w:rsidRPr="00223A9C" w:rsidRDefault="007223E3" w:rsidP="00F759D6">
      <w:pPr>
        <w:pStyle w:val="ListParagraph1"/>
        <w:ind w:left="0"/>
        <w:jc w:val="both"/>
        <w:rPr>
          <w:rFonts w:ascii="Times New Roman" w:hAnsi="Times New Roman"/>
          <w:sz w:val="24"/>
          <w:szCs w:val="24"/>
        </w:rPr>
      </w:pPr>
    </w:p>
    <w:p w:rsidR="007223E3" w:rsidRDefault="007223E3" w:rsidP="00F759D6">
      <w:pPr>
        <w:pStyle w:val="ListParagraph1"/>
        <w:ind w:left="1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1.Мониторинговые исследования качества образования</w:t>
      </w:r>
    </w:p>
    <w:p w:rsidR="007223E3" w:rsidRDefault="007223E3" w:rsidP="00F759D6">
      <w:pPr>
        <w:pStyle w:val="ListParagraph1"/>
        <w:ind w:left="1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Уровень готовности обучающихся к ГИА.</w:t>
      </w:r>
    </w:p>
    <w:p w:rsidR="007223E3" w:rsidRDefault="007223E3" w:rsidP="00F759D6">
      <w:pPr>
        <w:pStyle w:val="ListParagraph1"/>
        <w:ind w:left="1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</w:t>
      </w:r>
      <w:r w:rsidRPr="007B1AB7">
        <w:rPr>
          <w:rFonts w:ascii="Times New Roman" w:hAnsi="Times New Roman"/>
          <w:sz w:val="24"/>
          <w:szCs w:val="24"/>
        </w:rPr>
        <w:t xml:space="preserve"> Безопасность и охрана жизни обучающихся</w:t>
      </w:r>
    </w:p>
    <w:p w:rsidR="007223E3" w:rsidRPr="007B1AB7" w:rsidRDefault="007223E3" w:rsidP="00F759D6">
      <w:pPr>
        <w:pStyle w:val="ListParagraph1"/>
        <w:ind w:left="1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</w:t>
      </w:r>
      <w:r w:rsidRPr="007B1AB7">
        <w:rPr>
          <w:rFonts w:ascii="Times New Roman" w:hAnsi="Times New Roman"/>
          <w:sz w:val="24"/>
          <w:szCs w:val="24"/>
        </w:rPr>
        <w:t>Обеспечение обучающихся горячим питанием</w:t>
      </w:r>
    </w:p>
    <w:p w:rsidR="007223E3" w:rsidRPr="00223A9C" w:rsidRDefault="007223E3" w:rsidP="00F759D6">
      <w:pPr>
        <w:pStyle w:val="ListParagraph1"/>
        <w:ind w:left="0"/>
        <w:jc w:val="both"/>
        <w:rPr>
          <w:rFonts w:ascii="Times New Roman" w:hAnsi="Times New Roman"/>
          <w:sz w:val="24"/>
          <w:szCs w:val="24"/>
        </w:rPr>
      </w:pPr>
    </w:p>
    <w:p w:rsidR="007223E3" w:rsidRPr="00223A9C" w:rsidRDefault="007223E3" w:rsidP="00F759D6">
      <w:pPr>
        <w:pStyle w:val="ListParagraph1"/>
        <w:ind w:left="540" w:hanging="360"/>
        <w:jc w:val="both"/>
        <w:rPr>
          <w:rFonts w:ascii="Times New Roman" w:hAnsi="Times New Roman"/>
          <w:b/>
          <w:sz w:val="24"/>
          <w:szCs w:val="24"/>
        </w:rPr>
      </w:pPr>
      <w:r w:rsidRPr="00223A9C">
        <w:rPr>
          <w:rFonts w:ascii="Times New Roman" w:hAnsi="Times New Roman"/>
          <w:b/>
          <w:sz w:val="24"/>
          <w:szCs w:val="24"/>
        </w:rPr>
        <w:t>Апрель.</w:t>
      </w:r>
    </w:p>
    <w:p w:rsidR="007223E3" w:rsidRPr="00223A9C" w:rsidRDefault="007223E3" w:rsidP="00A05D96">
      <w:pPr>
        <w:pStyle w:val="ListParagraph1"/>
        <w:numPr>
          <w:ilvl w:val="0"/>
          <w:numId w:val="17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223A9C">
        <w:rPr>
          <w:rFonts w:ascii="Times New Roman" w:hAnsi="Times New Roman"/>
          <w:sz w:val="24"/>
          <w:szCs w:val="24"/>
        </w:rPr>
        <w:t>Анализ муниципальных диагностических работ по русскому языку и математике</w:t>
      </w:r>
    </w:p>
    <w:p w:rsidR="007223E3" w:rsidRDefault="007223E3" w:rsidP="00A05D96">
      <w:pPr>
        <w:pStyle w:val="ListParagraph1"/>
        <w:numPr>
          <w:ilvl w:val="0"/>
          <w:numId w:val="17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223A9C">
        <w:rPr>
          <w:rFonts w:ascii="Times New Roman" w:hAnsi="Times New Roman"/>
          <w:sz w:val="24"/>
          <w:szCs w:val="24"/>
        </w:rPr>
        <w:t>Состояние работы с детьми «группы риска».</w:t>
      </w:r>
    </w:p>
    <w:p w:rsidR="007223E3" w:rsidRPr="00223A9C" w:rsidRDefault="007223E3" w:rsidP="00A05D96">
      <w:pPr>
        <w:pStyle w:val="ListParagraph1"/>
        <w:numPr>
          <w:ilvl w:val="0"/>
          <w:numId w:val="17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223A9C">
        <w:rPr>
          <w:rFonts w:ascii="Times New Roman" w:hAnsi="Times New Roman"/>
          <w:sz w:val="24"/>
          <w:szCs w:val="24"/>
        </w:rPr>
        <w:t>Планирование работы по организации летнего лагеря отдыха.</w:t>
      </w:r>
    </w:p>
    <w:p w:rsidR="007223E3" w:rsidRPr="00223A9C" w:rsidRDefault="007223E3" w:rsidP="00A05D96">
      <w:pPr>
        <w:pStyle w:val="ListParagraph1"/>
        <w:numPr>
          <w:ilvl w:val="0"/>
          <w:numId w:val="17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223A9C">
        <w:rPr>
          <w:rFonts w:ascii="Times New Roman" w:hAnsi="Times New Roman"/>
          <w:sz w:val="24"/>
          <w:szCs w:val="24"/>
        </w:rPr>
        <w:t>Итоги медицинских  осмотров обучающихся.</w:t>
      </w:r>
    </w:p>
    <w:p w:rsidR="007223E3" w:rsidRPr="00223A9C" w:rsidRDefault="007223E3" w:rsidP="00A05D96">
      <w:pPr>
        <w:pStyle w:val="ListParagraph1"/>
        <w:numPr>
          <w:ilvl w:val="0"/>
          <w:numId w:val="17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223A9C">
        <w:rPr>
          <w:rFonts w:ascii="Times New Roman" w:hAnsi="Times New Roman"/>
          <w:sz w:val="24"/>
          <w:szCs w:val="24"/>
        </w:rPr>
        <w:t>Планирование работы по подготовке кабинетов к новому учебному году.</w:t>
      </w:r>
    </w:p>
    <w:p w:rsidR="007223E3" w:rsidRPr="00223A9C" w:rsidRDefault="007223E3" w:rsidP="00F759D6">
      <w:pPr>
        <w:pStyle w:val="ListParagraph1"/>
        <w:ind w:left="540" w:hanging="360"/>
        <w:jc w:val="both"/>
        <w:rPr>
          <w:rFonts w:ascii="Times New Roman" w:hAnsi="Times New Roman"/>
          <w:sz w:val="24"/>
          <w:szCs w:val="24"/>
        </w:rPr>
      </w:pPr>
    </w:p>
    <w:p w:rsidR="007223E3" w:rsidRPr="00223A9C" w:rsidRDefault="007223E3" w:rsidP="00F759D6">
      <w:pPr>
        <w:pStyle w:val="ListParagraph1"/>
        <w:ind w:left="540" w:hanging="360"/>
        <w:jc w:val="both"/>
        <w:rPr>
          <w:rFonts w:ascii="Times New Roman" w:hAnsi="Times New Roman"/>
          <w:b/>
          <w:sz w:val="24"/>
          <w:szCs w:val="24"/>
        </w:rPr>
      </w:pPr>
      <w:r w:rsidRPr="00223A9C">
        <w:rPr>
          <w:rFonts w:ascii="Times New Roman" w:hAnsi="Times New Roman"/>
          <w:b/>
          <w:sz w:val="24"/>
          <w:szCs w:val="24"/>
        </w:rPr>
        <w:t>Май.</w:t>
      </w:r>
    </w:p>
    <w:p w:rsidR="007223E3" w:rsidRDefault="007223E3" w:rsidP="00A05D96">
      <w:pPr>
        <w:pStyle w:val="ListParagraph1"/>
        <w:numPr>
          <w:ilvl w:val="0"/>
          <w:numId w:val="19"/>
        </w:numPr>
        <w:ind w:left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Уровень готовности к ГИА.</w:t>
      </w:r>
    </w:p>
    <w:p w:rsidR="007223E3" w:rsidRDefault="007223E3" w:rsidP="00A05D96">
      <w:pPr>
        <w:pStyle w:val="ListParagraph1"/>
        <w:numPr>
          <w:ilvl w:val="0"/>
          <w:numId w:val="19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7B1AB7">
        <w:rPr>
          <w:rFonts w:ascii="Times New Roman" w:hAnsi="Times New Roman"/>
          <w:sz w:val="24"/>
          <w:szCs w:val="24"/>
        </w:rPr>
        <w:t>Обеспечение обучающихся горячим питанием</w:t>
      </w:r>
    </w:p>
    <w:p w:rsidR="007223E3" w:rsidRPr="00223A9C" w:rsidRDefault="007223E3" w:rsidP="00A05D96">
      <w:pPr>
        <w:pStyle w:val="ListParagraph1"/>
        <w:numPr>
          <w:ilvl w:val="0"/>
          <w:numId w:val="19"/>
        </w:numPr>
        <w:ind w:left="540"/>
        <w:jc w:val="both"/>
        <w:rPr>
          <w:rFonts w:ascii="Times New Roman" w:hAnsi="Times New Roman"/>
          <w:sz w:val="24"/>
          <w:szCs w:val="24"/>
        </w:rPr>
      </w:pPr>
      <w:r w:rsidRPr="00223A9C">
        <w:rPr>
          <w:rFonts w:ascii="Times New Roman" w:hAnsi="Times New Roman"/>
          <w:sz w:val="24"/>
          <w:szCs w:val="24"/>
        </w:rPr>
        <w:t>Итоги промежуточной (итоговой ) аттестации обучающихся (2-8,10).</w:t>
      </w:r>
    </w:p>
    <w:p w:rsidR="007223E3" w:rsidRPr="00223A9C" w:rsidRDefault="007223E3" w:rsidP="00F759D6">
      <w:pPr>
        <w:pStyle w:val="ListParagraph1"/>
        <w:ind w:left="540" w:hanging="360"/>
        <w:jc w:val="both"/>
        <w:rPr>
          <w:rFonts w:ascii="Times New Roman" w:hAnsi="Times New Roman"/>
          <w:sz w:val="24"/>
          <w:szCs w:val="24"/>
        </w:rPr>
      </w:pPr>
    </w:p>
    <w:p w:rsidR="007223E3" w:rsidRPr="00223A9C" w:rsidRDefault="007223E3" w:rsidP="00F759D6">
      <w:pPr>
        <w:pStyle w:val="ListParagraph1"/>
        <w:ind w:left="540" w:hanging="360"/>
        <w:jc w:val="both"/>
        <w:rPr>
          <w:rFonts w:ascii="Times New Roman" w:hAnsi="Times New Roman"/>
          <w:sz w:val="24"/>
          <w:szCs w:val="24"/>
        </w:rPr>
      </w:pPr>
    </w:p>
    <w:p w:rsidR="007223E3" w:rsidRPr="00223A9C" w:rsidRDefault="007223E3" w:rsidP="00F759D6">
      <w:pPr>
        <w:pStyle w:val="ListParagraph1"/>
        <w:ind w:left="540" w:hanging="360"/>
        <w:jc w:val="both"/>
        <w:rPr>
          <w:rFonts w:ascii="Times New Roman" w:hAnsi="Times New Roman"/>
          <w:sz w:val="24"/>
          <w:szCs w:val="24"/>
        </w:rPr>
      </w:pPr>
    </w:p>
    <w:p w:rsidR="007223E3" w:rsidRPr="00223A9C" w:rsidRDefault="007223E3" w:rsidP="00F759D6">
      <w:pPr>
        <w:pStyle w:val="ListParagraph1"/>
        <w:ind w:left="540" w:hanging="360"/>
        <w:jc w:val="both"/>
        <w:rPr>
          <w:rFonts w:ascii="Times New Roman" w:hAnsi="Times New Roman"/>
          <w:sz w:val="24"/>
          <w:szCs w:val="24"/>
        </w:rPr>
      </w:pPr>
      <w:r w:rsidRPr="00223A9C">
        <w:rPr>
          <w:rFonts w:ascii="Times New Roman" w:hAnsi="Times New Roman"/>
          <w:b/>
          <w:sz w:val="24"/>
          <w:szCs w:val="24"/>
        </w:rPr>
        <w:t>Июнь</w:t>
      </w:r>
      <w:r w:rsidRPr="00223A9C">
        <w:rPr>
          <w:rFonts w:ascii="Times New Roman" w:hAnsi="Times New Roman"/>
          <w:sz w:val="24"/>
          <w:szCs w:val="24"/>
        </w:rPr>
        <w:t>.</w:t>
      </w:r>
    </w:p>
    <w:p w:rsidR="007223E3" w:rsidRPr="00223A9C" w:rsidRDefault="007223E3" w:rsidP="00A05D96">
      <w:pPr>
        <w:pStyle w:val="ListParagraph1"/>
        <w:numPr>
          <w:ilvl w:val="0"/>
          <w:numId w:val="18"/>
        </w:numPr>
        <w:ind w:left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Анализ итоговой аттестации обучающихся </w:t>
      </w:r>
      <w:r w:rsidRPr="00223A9C">
        <w:rPr>
          <w:rFonts w:ascii="Times New Roman" w:hAnsi="Times New Roman"/>
          <w:sz w:val="24"/>
          <w:szCs w:val="24"/>
        </w:rPr>
        <w:t xml:space="preserve"> 9,11 кл.</w:t>
      </w:r>
    </w:p>
    <w:p w:rsidR="007223E3" w:rsidRPr="00223A9C" w:rsidRDefault="007223E3" w:rsidP="00F759D6">
      <w:pPr>
        <w:ind w:left="540" w:hanging="360"/>
        <w:jc w:val="center"/>
        <w:rPr>
          <w:b/>
        </w:rPr>
      </w:pPr>
    </w:p>
    <w:p w:rsidR="007223E3" w:rsidRPr="00223A9C" w:rsidRDefault="007223E3" w:rsidP="00F759D6">
      <w:pPr>
        <w:ind w:left="360"/>
        <w:jc w:val="center"/>
        <w:rPr>
          <w:b/>
        </w:rPr>
      </w:pPr>
    </w:p>
    <w:p w:rsidR="007223E3" w:rsidRPr="00223A9C" w:rsidRDefault="007223E3" w:rsidP="00F759D6">
      <w:pPr>
        <w:ind w:left="360"/>
        <w:jc w:val="center"/>
        <w:rPr>
          <w:b/>
        </w:rPr>
      </w:pPr>
    </w:p>
    <w:p w:rsidR="007223E3" w:rsidRPr="00223A9C" w:rsidRDefault="007223E3" w:rsidP="00F759D6">
      <w:pPr>
        <w:ind w:left="360"/>
        <w:jc w:val="center"/>
        <w:rPr>
          <w:b/>
        </w:rPr>
      </w:pPr>
    </w:p>
    <w:p w:rsidR="007223E3" w:rsidRPr="00223A9C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pStyle w:val="BodyText"/>
        <w:rPr>
          <w:b/>
          <w:color w:val="0F243E"/>
          <w:sz w:val="28"/>
          <w:szCs w:val="28"/>
        </w:rPr>
      </w:pPr>
    </w:p>
    <w:p w:rsidR="007223E3" w:rsidRDefault="007223E3" w:rsidP="00F759D6">
      <w:pPr>
        <w:pStyle w:val="BodyText"/>
        <w:jc w:val="center"/>
        <w:rPr>
          <w:b/>
          <w:color w:val="0F243E"/>
          <w:sz w:val="28"/>
          <w:szCs w:val="28"/>
        </w:rPr>
      </w:pPr>
    </w:p>
    <w:p w:rsidR="007223E3" w:rsidRDefault="007223E3" w:rsidP="00F759D6">
      <w:pPr>
        <w:pStyle w:val="BodyText"/>
        <w:jc w:val="center"/>
        <w:rPr>
          <w:b/>
          <w:color w:val="0F243E"/>
          <w:sz w:val="28"/>
          <w:szCs w:val="28"/>
        </w:rPr>
      </w:pPr>
    </w:p>
    <w:p w:rsidR="007223E3" w:rsidRPr="00AE5970" w:rsidRDefault="007223E3" w:rsidP="00F759D6">
      <w:pPr>
        <w:pStyle w:val="BodyText"/>
        <w:jc w:val="center"/>
        <w:rPr>
          <w:b/>
          <w:color w:val="0F243E"/>
          <w:sz w:val="28"/>
          <w:szCs w:val="28"/>
        </w:rPr>
      </w:pPr>
    </w:p>
    <w:p w:rsidR="007223E3" w:rsidRPr="00283C7A" w:rsidRDefault="007223E3" w:rsidP="00F759D6">
      <w:pPr>
        <w:jc w:val="center"/>
        <w:rPr>
          <w:b/>
          <w:shadow/>
          <w:sz w:val="28"/>
          <w:szCs w:val="28"/>
        </w:rPr>
      </w:pPr>
      <w:r w:rsidRPr="00283C7A">
        <w:rPr>
          <w:b/>
          <w:shadow/>
          <w:sz w:val="28"/>
          <w:szCs w:val="28"/>
        </w:rPr>
        <w:t>Направления работы  методического совета школы:</w:t>
      </w:r>
    </w:p>
    <w:p w:rsidR="007223E3" w:rsidRPr="00185136" w:rsidRDefault="007223E3" w:rsidP="00F759D6">
      <w:pPr>
        <w:jc w:val="center"/>
        <w:rPr>
          <w:rFonts w:ascii="Bookman Old Style" w:hAnsi="Bookman Old Style"/>
          <w:b/>
          <w:sz w:val="28"/>
          <w:szCs w:val="28"/>
        </w:rPr>
      </w:pPr>
    </w:p>
    <w:p w:rsidR="007223E3" w:rsidRPr="00185136" w:rsidRDefault="007223E3" w:rsidP="00F759D6">
      <w:pPr>
        <w:ind w:firstLine="567"/>
        <w:jc w:val="both"/>
        <w:rPr>
          <w:bCs/>
        </w:rPr>
      </w:pPr>
      <w:r w:rsidRPr="00185136">
        <w:rPr>
          <w:bCs/>
        </w:rPr>
        <w:t>1. Работа с кадрами</w:t>
      </w:r>
    </w:p>
    <w:p w:rsidR="007223E3" w:rsidRPr="00185136" w:rsidRDefault="007223E3" w:rsidP="00F759D6">
      <w:pPr>
        <w:ind w:firstLine="567"/>
        <w:jc w:val="both"/>
        <w:rPr>
          <w:bCs/>
        </w:rPr>
      </w:pPr>
      <w:r w:rsidRPr="00185136">
        <w:rPr>
          <w:bCs/>
        </w:rPr>
        <w:t>Основными целями реализации этого направления являются:</w:t>
      </w:r>
    </w:p>
    <w:p w:rsidR="007223E3" w:rsidRPr="00185136" w:rsidRDefault="007223E3" w:rsidP="00F759D6">
      <w:pPr>
        <w:ind w:firstLine="567"/>
        <w:jc w:val="both"/>
        <w:rPr>
          <w:bCs/>
        </w:rPr>
      </w:pPr>
      <w:r w:rsidRPr="00185136">
        <w:rPr>
          <w:bCs/>
        </w:rPr>
        <w:t>-формирование готовности к профессиональному самообразованию и самосовершенствованию</w:t>
      </w:r>
    </w:p>
    <w:p w:rsidR="007223E3" w:rsidRPr="00185136" w:rsidRDefault="007223E3" w:rsidP="00F759D6">
      <w:pPr>
        <w:jc w:val="both"/>
        <w:rPr>
          <w:bCs/>
        </w:rPr>
      </w:pPr>
      <w:r w:rsidRPr="00185136">
        <w:rPr>
          <w:bCs/>
        </w:rPr>
        <w:t>1.1. Повышение квалификации работников образования</w:t>
      </w:r>
    </w:p>
    <w:p w:rsidR="007223E3" w:rsidRPr="00185136" w:rsidRDefault="007223E3" w:rsidP="00F759D6">
      <w:pPr>
        <w:jc w:val="both"/>
        <w:rPr>
          <w:bCs/>
        </w:rPr>
      </w:pPr>
      <w:r w:rsidRPr="00185136">
        <w:rPr>
          <w:bCs/>
        </w:rPr>
        <w:t>1.2.Аттестация педагогических работников</w:t>
      </w:r>
    </w:p>
    <w:p w:rsidR="007223E3" w:rsidRPr="00185136" w:rsidRDefault="007223E3" w:rsidP="00F759D6">
      <w:pPr>
        <w:jc w:val="both"/>
        <w:rPr>
          <w:bCs/>
        </w:rPr>
      </w:pPr>
      <w:r w:rsidRPr="00185136">
        <w:rPr>
          <w:bCs/>
        </w:rPr>
        <w:t>1.3 Обобщение и распространение опыта работы</w:t>
      </w:r>
    </w:p>
    <w:p w:rsidR="007223E3" w:rsidRPr="00185136" w:rsidRDefault="007223E3" w:rsidP="00F759D6">
      <w:pPr>
        <w:jc w:val="both"/>
        <w:rPr>
          <w:bCs/>
        </w:rPr>
      </w:pPr>
      <w:r w:rsidRPr="00185136">
        <w:rPr>
          <w:bCs/>
        </w:rPr>
        <w:t>1.4 Проведение педагогических конкурсов</w:t>
      </w:r>
    </w:p>
    <w:p w:rsidR="007223E3" w:rsidRPr="00185136" w:rsidRDefault="007223E3" w:rsidP="00F759D6">
      <w:pPr>
        <w:jc w:val="both"/>
        <w:rPr>
          <w:bCs/>
        </w:rPr>
      </w:pPr>
      <w:r w:rsidRPr="00185136">
        <w:rPr>
          <w:bCs/>
        </w:rPr>
        <w:t>1.5 Методические семинары</w:t>
      </w:r>
    </w:p>
    <w:p w:rsidR="007223E3" w:rsidRPr="00185136" w:rsidRDefault="007223E3" w:rsidP="00F759D6">
      <w:pPr>
        <w:jc w:val="both"/>
        <w:rPr>
          <w:bCs/>
        </w:rPr>
      </w:pPr>
      <w:r w:rsidRPr="00185136">
        <w:rPr>
          <w:bCs/>
        </w:rPr>
        <w:t>1.6 Работа с молодыми специалистами и вновь прибывшими</w:t>
      </w:r>
    </w:p>
    <w:p w:rsidR="007223E3" w:rsidRDefault="007223E3" w:rsidP="00F759D6">
      <w:pPr>
        <w:rPr>
          <w:rStyle w:val="Strong"/>
          <w:b w:val="0"/>
        </w:rPr>
      </w:pPr>
    </w:p>
    <w:p w:rsidR="007223E3" w:rsidRPr="00185136" w:rsidRDefault="007223E3" w:rsidP="00F759D6">
      <w:pPr>
        <w:jc w:val="center"/>
        <w:rPr>
          <w:rStyle w:val="Strong"/>
          <w:b w:val="0"/>
        </w:rPr>
      </w:pPr>
      <w:r w:rsidRPr="00185136">
        <w:rPr>
          <w:rStyle w:val="Strong"/>
          <w:b w:val="0"/>
        </w:rPr>
        <w:t>РАБОТА С ПЕДАГОГИЧЕСКИМИ КАДРАМИ</w:t>
      </w:r>
    </w:p>
    <w:p w:rsidR="007223E3" w:rsidRDefault="007223E3" w:rsidP="00F759D6">
      <w:pPr>
        <w:rPr>
          <w:sz w:val="28"/>
          <w:szCs w:val="28"/>
        </w:rPr>
      </w:pPr>
    </w:p>
    <w:tbl>
      <w:tblPr>
        <w:tblW w:w="9915" w:type="dxa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00"/>
      </w:tblPr>
      <w:tblGrid>
        <w:gridCol w:w="464"/>
        <w:gridCol w:w="6751"/>
        <w:gridCol w:w="2700"/>
      </w:tblGrid>
      <w:tr w:rsidR="007223E3" w:rsidRPr="00E80A86" w:rsidTr="00B0175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223E3" w:rsidRPr="00D03ACB" w:rsidRDefault="007223E3" w:rsidP="00B0175C">
            <w:pPr>
              <w:pStyle w:val="NormalWeb"/>
              <w:jc w:val="center"/>
            </w:pPr>
            <w:r w:rsidRPr="00D03ACB">
              <w:rPr>
                <w:rStyle w:val="Strong"/>
              </w:rPr>
              <w:t>№ п/п</w:t>
            </w:r>
          </w:p>
        </w:tc>
        <w:tc>
          <w:tcPr>
            <w:tcW w:w="67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223E3" w:rsidRPr="00D03ACB" w:rsidRDefault="007223E3" w:rsidP="00B0175C">
            <w:pPr>
              <w:pStyle w:val="NormalWeb"/>
              <w:ind w:right="-195"/>
              <w:jc w:val="center"/>
            </w:pPr>
            <w:r w:rsidRPr="00D03ACB">
              <w:rPr>
                <w:rStyle w:val="Strong"/>
              </w:rPr>
              <w:t>Содержание</w:t>
            </w:r>
          </w:p>
        </w:tc>
        <w:tc>
          <w:tcPr>
            <w:tcW w:w="27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7223E3" w:rsidRPr="00D03ACB" w:rsidRDefault="007223E3" w:rsidP="00B0175C">
            <w:pPr>
              <w:pStyle w:val="NormalWeb"/>
              <w:jc w:val="center"/>
            </w:pPr>
            <w:r w:rsidRPr="00D03ACB">
              <w:rPr>
                <w:rStyle w:val="Strong"/>
              </w:rPr>
              <w:t>Ответственные</w:t>
            </w:r>
          </w:p>
        </w:tc>
      </w:tr>
      <w:tr w:rsidR="007223E3" w:rsidRPr="00E80A86" w:rsidTr="00B0175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1.</w:t>
            </w:r>
          </w:p>
        </w:tc>
        <w:tc>
          <w:tcPr>
            <w:tcW w:w="67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Проведение инструктивно-методических, тематических, рабочих совещаний</w:t>
            </w:r>
          </w:p>
        </w:tc>
        <w:tc>
          <w:tcPr>
            <w:tcW w:w="27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7223E3" w:rsidRPr="00D03ACB" w:rsidRDefault="007223E3" w:rsidP="00B0175C">
            <w:pPr>
              <w:pStyle w:val="NormalWeb"/>
              <w:ind w:left="165" w:hanging="165"/>
            </w:pPr>
            <w:r>
              <w:rPr>
                <w:rStyle w:val="Strong"/>
                <w:b w:val="0"/>
              </w:rPr>
              <w:t xml:space="preserve">   </w:t>
            </w:r>
            <w:r w:rsidRPr="00D03ACB">
              <w:rPr>
                <w:rStyle w:val="Strong"/>
                <w:b w:val="0"/>
              </w:rPr>
              <w:t>Директор, зам. директора по У</w:t>
            </w:r>
            <w:r>
              <w:rPr>
                <w:rStyle w:val="Strong"/>
                <w:b w:val="0"/>
              </w:rPr>
              <w:t>В</w:t>
            </w:r>
            <w:r w:rsidRPr="00D03ACB">
              <w:rPr>
                <w:rStyle w:val="Strong"/>
                <w:b w:val="0"/>
              </w:rPr>
              <w:t>Р</w:t>
            </w:r>
          </w:p>
        </w:tc>
      </w:tr>
      <w:tr w:rsidR="007223E3" w:rsidRPr="00E80A86" w:rsidTr="00B0175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2.</w:t>
            </w:r>
          </w:p>
        </w:tc>
        <w:tc>
          <w:tcPr>
            <w:tcW w:w="67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 xml:space="preserve">Организация курсовой переподготовки </w:t>
            </w:r>
          </w:p>
        </w:tc>
        <w:tc>
          <w:tcPr>
            <w:tcW w:w="27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>
              <w:rPr>
                <w:rStyle w:val="Strong"/>
                <w:b w:val="0"/>
              </w:rPr>
              <w:t xml:space="preserve">   </w:t>
            </w:r>
            <w:r w:rsidRPr="00D03ACB">
              <w:rPr>
                <w:rStyle w:val="Strong"/>
                <w:b w:val="0"/>
              </w:rPr>
              <w:t>Зам. директора по У</w:t>
            </w:r>
            <w:r>
              <w:rPr>
                <w:rStyle w:val="Strong"/>
                <w:b w:val="0"/>
              </w:rPr>
              <w:t>В</w:t>
            </w:r>
            <w:r w:rsidRPr="00D03ACB">
              <w:rPr>
                <w:rStyle w:val="Strong"/>
                <w:b w:val="0"/>
              </w:rPr>
              <w:t>Р</w:t>
            </w:r>
          </w:p>
        </w:tc>
      </w:tr>
      <w:tr w:rsidR="007223E3" w:rsidRPr="00E80A86" w:rsidTr="00B0175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>
              <w:rPr>
                <w:rStyle w:val="Strong"/>
                <w:b w:val="0"/>
              </w:rPr>
              <w:t>3</w:t>
            </w:r>
            <w:r w:rsidRPr="00D03ACB">
              <w:rPr>
                <w:rStyle w:val="Strong"/>
                <w:b w:val="0"/>
              </w:rPr>
              <w:t>.</w:t>
            </w:r>
          </w:p>
        </w:tc>
        <w:tc>
          <w:tcPr>
            <w:tcW w:w="67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Организация работы  методических объединений</w:t>
            </w:r>
          </w:p>
        </w:tc>
        <w:tc>
          <w:tcPr>
            <w:tcW w:w="27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>
              <w:rPr>
                <w:rStyle w:val="Strong"/>
                <w:b w:val="0"/>
              </w:rPr>
              <w:t xml:space="preserve">   </w:t>
            </w:r>
            <w:r w:rsidRPr="00D03ACB">
              <w:rPr>
                <w:rStyle w:val="Strong"/>
                <w:b w:val="0"/>
              </w:rPr>
              <w:t>Зам. директора  по У</w:t>
            </w:r>
            <w:r>
              <w:rPr>
                <w:rStyle w:val="Strong"/>
                <w:b w:val="0"/>
              </w:rPr>
              <w:t>В</w:t>
            </w:r>
            <w:r w:rsidRPr="00D03ACB">
              <w:rPr>
                <w:rStyle w:val="Strong"/>
                <w:b w:val="0"/>
              </w:rPr>
              <w:t>Р</w:t>
            </w:r>
          </w:p>
        </w:tc>
      </w:tr>
      <w:tr w:rsidR="007223E3" w:rsidRPr="00E80A86" w:rsidTr="00B0175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5.</w:t>
            </w:r>
          </w:p>
        </w:tc>
        <w:tc>
          <w:tcPr>
            <w:tcW w:w="67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Проведение смотров учебных кабинетов с целью оценки их санитарно-гигиенического состояния, систематизации дидактических материалов, накопления и пополнения учебно-методической базы</w:t>
            </w:r>
          </w:p>
        </w:tc>
        <w:tc>
          <w:tcPr>
            <w:tcW w:w="27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7223E3" w:rsidRPr="00D03ACB" w:rsidRDefault="007223E3" w:rsidP="00B0175C">
            <w:pPr>
              <w:pStyle w:val="NormalWeb"/>
              <w:ind w:left="165" w:hanging="165"/>
            </w:pPr>
            <w:r>
              <w:rPr>
                <w:rStyle w:val="Strong"/>
                <w:b w:val="0"/>
              </w:rPr>
              <w:t xml:space="preserve">   Директор, зам.    дир.                  по УВР, </w:t>
            </w:r>
            <w:r w:rsidRPr="00D03ACB">
              <w:rPr>
                <w:rStyle w:val="Strong"/>
                <w:b w:val="0"/>
              </w:rPr>
              <w:t>, председатель ПК</w:t>
            </w:r>
          </w:p>
        </w:tc>
      </w:tr>
      <w:tr w:rsidR="007223E3" w:rsidRPr="00E80A86" w:rsidTr="00B0175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6.</w:t>
            </w:r>
          </w:p>
        </w:tc>
        <w:tc>
          <w:tcPr>
            <w:tcW w:w="67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Организация и проведение предметных недель</w:t>
            </w:r>
          </w:p>
        </w:tc>
        <w:tc>
          <w:tcPr>
            <w:tcW w:w="27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7223E3" w:rsidRPr="00D03ACB" w:rsidRDefault="007223E3" w:rsidP="00B0175C">
            <w:pPr>
              <w:pStyle w:val="NormalWeb"/>
              <w:ind w:left="165" w:hanging="165"/>
            </w:pPr>
            <w:r>
              <w:rPr>
                <w:rStyle w:val="Strong"/>
                <w:b w:val="0"/>
              </w:rPr>
              <w:t xml:space="preserve">   </w:t>
            </w:r>
            <w:r w:rsidRPr="00D03ACB">
              <w:rPr>
                <w:rStyle w:val="Strong"/>
                <w:b w:val="0"/>
              </w:rPr>
              <w:t>Зам. директора по У</w:t>
            </w:r>
            <w:r>
              <w:rPr>
                <w:rStyle w:val="Strong"/>
                <w:b w:val="0"/>
              </w:rPr>
              <w:t>В</w:t>
            </w:r>
            <w:r w:rsidRPr="00D03ACB">
              <w:rPr>
                <w:rStyle w:val="Strong"/>
                <w:b w:val="0"/>
              </w:rPr>
              <w:t xml:space="preserve">Р, </w:t>
            </w:r>
            <w:r>
              <w:rPr>
                <w:rStyle w:val="Strong"/>
                <w:b w:val="0"/>
              </w:rPr>
              <w:t xml:space="preserve">                                                                  </w:t>
            </w:r>
            <w:r w:rsidRPr="00D03ACB">
              <w:rPr>
                <w:rStyle w:val="Strong"/>
                <w:b w:val="0"/>
              </w:rPr>
              <w:t>руководители МО</w:t>
            </w:r>
          </w:p>
        </w:tc>
      </w:tr>
      <w:tr w:rsidR="007223E3" w:rsidRPr="00E80A86" w:rsidTr="00B0175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7.</w:t>
            </w:r>
          </w:p>
        </w:tc>
        <w:tc>
          <w:tcPr>
            <w:tcW w:w="67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Проведение методических семинаров, тематических консультаций при подготовке к педсоветам</w:t>
            </w:r>
          </w:p>
        </w:tc>
        <w:tc>
          <w:tcPr>
            <w:tcW w:w="27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7223E3" w:rsidRPr="00D03ACB" w:rsidRDefault="007223E3" w:rsidP="00B0175C">
            <w:pPr>
              <w:pStyle w:val="NormalWeb"/>
              <w:ind w:left="165"/>
            </w:pPr>
            <w:r w:rsidRPr="00D03ACB">
              <w:rPr>
                <w:rStyle w:val="Strong"/>
                <w:b w:val="0"/>
              </w:rPr>
              <w:t>Зам. директора по У</w:t>
            </w:r>
            <w:r>
              <w:rPr>
                <w:rStyle w:val="Strong"/>
                <w:b w:val="0"/>
              </w:rPr>
              <w:t>В</w:t>
            </w:r>
            <w:r w:rsidRPr="00D03ACB">
              <w:rPr>
                <w:rStyle w:val="Strong"/>
                <w:b w:val="0"/>
              </w:rPr>
              <w:t>Р</w:t>
            </w:r>
          </w:p>
        </w:tc>
      </w:tr>
      <w:tr w:rsidR="007223E3" w:rsidRPr="00E80A86" w:rsidTr="00B0175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8.</w:t>
            </w:r>
          </w:p>
        </w:tc>
        <w:tc>
          <w:tcPr>
            <w:tcW w:w="67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Проведение консультаций для учителей, работающих над исследованием проблем, созданием проектов, подготовкой публикаций</w:t>
            </w:r>
          </w:p>
        </w:tc>
        <w:tc>
          <w:tcPr>
            <w:tcW w:w="27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7223E3" w:rsidRPr="00D03ACB" w:rsidRDefault="007223E3" w:rsidP="00B0175C">
            <w:pPr>
              <w:pStyle w:val="NormalWeb"/>
              <w:ind w:left="345" w:hanging="165"/>
            </w:pPr>
            <w:r w:rsidRPr="00D03ACB">
              <w:rPr>
                <w:rStyle w:val="Strong"/>
                <w:b w:val="0"/>
              </w:rPr>
              <w:t>Зам. директора по У</w:t>
            </w:r>
            <w:r>
              <w:rPr>
                <w:rStyle w:val="Strong"/>
                <w:b w:val="0"/>
              </w:rPr>
              <w:t>В</w:t>
            </w:r>
            <w:r w:rsidRPr="00D03ACB">
              <w:rPr>
                <w:rStyle w:val="Strong"/>
                <w:b w:val="0"/>
              </w:rPr>
              <w:t>Р</w:t>
            </w:r>
          </w:p>
        </w:tc>
      </w:tr>
      <w:tr w:rsidR="007223E3" w:rsidRPr="00E80A86" w:rsidTr="00B0175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9.</w:t>
            </w:r>
          </w:p>
        </w:tc>
        <w:tc>
          <w:tcPr>
            <w:tcW w:w="67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A0ACF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 xml:space="preserve">Обеспечить внедрение и апробацию в учебно-воспитательном процессе новых </w:t>
            </w:r>
            <w:r w:rsidRPr="00DA0ACF">
              <w:rPr>
                <w:rStyle w:val="Strong"/>
                <w:b w:val="0"/>
              </w:rPr>
              <w:t>инновационных подходов в образовании:</w:t>
            </w:r>
          </w:p>
          <w:p w:rsidR="007223E3" w:rsidRPr="00E80A86" w:rsidRDefault="007223E3" w:rsidP="00A05D96">
            <w:pPr>
              <w:numPr>
                <w:ilvl w:val="0"/>
                <w:numId w:val="20"/>
              </w:numPr>
              <w:spacing w:before="100" w:beforeAutospacing="1" w:after="100" w:afterAutospacing="1"/>
            </w:pPr>
            <w:r w:rsidRPr="00E80A86">
              <w:rPr>
                <w:rStyle w:val="Strong"/>
                <w:b w:val="0"/>
              </w:rPr>
              <w:t>информационных технологий;</w:t>
            </w:r>
            <w:r w:rsidRPr="00E80A86">
              <w:t xml:space="preserve"> </w:t>
            </w:r>
          </w:p>
          <w:p w:rsidR="007223E3" w:rsidRPr="00E80A86" w:rsidRDefault="007223E3" w:rsidP="00A05D96">
            <w:pPr>
              <w:numPr>
                <w:ilvl w:val="0"/>
                <w:numId w:val="20"/>
              </w:numPr>
              <w:spacing w:before="100" w:beforeAutospacing="1" w:after="100" w:afterAutospacing="1"/>
            </w:pPr>
            <w:r w:rsidRPr="00E80A86">
              <w:rPr>
                <w:rStyle w:val="Strong"/>
                <w:b w:val="0"/>
              </w:rPr>
              <w:t>деятельностного  подхода;</w:t>
            </w:r>
            <w:r w:rsidRPr="00E80A86">
              <w:t xml:space="preserve"> </w:t>
            </w:r>
          </w:p>
          <w:p w:rsidR="007223E3" w:rsidRPr="00E80A86" w:rsidRDefault="007223E3" w:rsidP="00A05D96">
            <w:pPr>
              <w:numPr>
                <w:ilvl w:val="0"/>
                <w:numId w:val="20"/>
              </w:numPr>
              <w:spacing w:before="100" w:beforeAutospacing="1" w:after="100" w:afterAutospacing="1"/>
            </w:pPr>
            <w:r w:rsidRPr="00E80A86">
              <w:rPr>
                <w:rStyle w:val="Strong"/>
                <w:b w:val="0"/>
              </w:rPr>
              <w:t>развивающего обучения;</w:t>
            </w:r>
            <w:r w:rsidRPr="00E80A86">
              <w:t xml:space="preserve"> </w:t>
            </w:r>
          </w:p>
          <w:p w:rsidR="007223E3" w:rsidRPr="00E80A86" w:rsidRDefault="007223E3" w:rsidP="00A05D96">
            <w:pPr>
              <w:numPr>
                <w:ilvl w:val="0"/>
                <w:numId w:val="20"/>
              </w:numPr>
              <w:spacing w:before="100" w:beforeAutospacing="1" w:after="100" w:afterAutospacing="1"/>
            </w:pPr>
            <w:r w:rsidRPr="00E80A86">
              <w:rPr>
                <w:rStyle w:val="Strong"/>
                <w:b w:val="0"/>
              </w:rPr>
              <w:t>новых форм, методов обучения, передового педагогического опыта, авторских методик</w:t>
            </w:r>
          </w:p>
        </w:tc>
        <w:tc>
          <w:tcPr>
            <w:tcW w:w="27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7223E3" w:rsidRPr="00D03ACB" w:rsidRDefault="007223E3" w:rsidP="00B0175C">
            <w:pPr>
              <w:pStyle w:val="NormalWeb"/>
              <w:ind w:left="165"/>
            </w:pPr>
            <w:r w:rsidRPr="00D03ACB">
              <w:rPr>
                <w:rStyle w:val="Strong"/>
                <w:b w:val="0"/>
              </w:rPr>
              <w:t>Зам. директора по У</w:t>
            </w:r>
            <w:r>
              <w:rPr>
                <w:rStyle w:val="Strong"/>
                <w:b w:val="0"/>
              </w:rPr>
              <w:t>В</w:t>
            </w:r>
            <w:r w:rsidRPr="00D03ACB">
              <w:rPr>
                <w:rStyle w:val="Strong"/>
                <w:b w:val="0"/>
              </w:rPr>
              <w:t>Р, руководители МО</w:t>
            </w:r>
          </w:p>
        </w:tc>
      </w:tr>
      <w:tr w:rsidR="007223E3" w:rsidRPr="00E80A86" w:rsidTr="00B0175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10.</w:t>
            </w:r>
          </w:p>
        </w:tc>
        <w:tc>
          <w:tcPr>
            <w:tcW w:w="67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Обобщение и распространение передового педагогического опыта</w:t>
            </w:r>
          </w:p>
        </w:tc>
        <w:tc>
          <w:tcPr>
            <w:tcW w:w="27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7223E3" w:rsidRPr="00D03ACB" w:rsidRDefault="007223E3" w:rsidP="00B0175C">
            <w:pPr>
              <w:pStyle w:val="NormalWeb"/>
              <w:ind w:left="165"/>
            </w:pPr>
            <w:r w:rsidRPr="00D03ACB">
              <w:rPr>
                <w:rStyle w:val="Strong"/>
                <w:b w:val="0"/>
              </w:rPr>
              <w:t>Зам. директора по У</w:t>
            </w:r>
            <w:r>
              <w:rPr>
                <w:rStyle w:val="Strong"/>
                <w:b w:val="0"/>
              </w:rPr>
              <w:t>В</w:t>
            </w:r>
            <w:r w:rsidRPr="00D03ACB">
              <w:rPr>
                <w:rStyle w:val="Strong"/>
                <w:b w:val="0"/>
              </w:rPr>
              <w:t>Р</w:t>
            </w:r>
          </w:p>
        </w:tc>
      </w:tr>
      <w:tr w:rsidR="007223E3" w:rsidRPr="00E80A86" w:rsidTr="00B0175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11.</w:t>
            </w:r>
          </w:p>
        </w:tc>
        <w:tc>
          <w:tcPr>
            <w:tcW w:w="67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Продолжить работу в методическом кабинете:</w:t>
            </w:r>
          </w:p>
          <w:p w:rsidR="007223E3" w:rsidRPr="00E80A86" w:rsidRDefault="007223E3" w:rsidP="00A05D96">
            <w:pPr>
              <w:numPr>
                <w:ilvl w:val="0"/>
                <w:numId w:val="21"/>
              </w:numPr>
              <w:spacing w:before="100" w:beforeAutospacing="1" w:after="100" w:afterAutospacing="1"/>
            </w:pPr>
            <w:r w:rsidRPr="00E80A86">
              <w:rPr>
                <w:rStyle w:val="Strong"/>
                <w:b w:val="0"/>
              </w:rPr>
              <w:t>по накоплению картотеки учебно-методической литературы;</w:t>
            </w:r>
            <w:r w:rsidRPr="00E80A86">
              <w:t xml:space="preserve"> </w:t>
            </w:r>
          </w:p>
          <w:p w:rsidR="007223E3" w:rsidRPr="00E80A86" w:rsidRDefault="007223E3" w:rsidP="00A05D96">
            <w:pPr>
              <w:numPr>
                <w:ilvl w:val="0"/>
                <w:numId w:val="21"/>
              </w:numPr>
              <w:spacing w:before="100" w:beforeAutospacing="1" w:after="100" w:afterAutospacing="1"/>
            </w:pPr>
            <w:r w:rsidRPr="00E80A86">
              <w:rPr>
                <w:rStyle w:val="Strong"/>
                <w:b w:val="0"/>
              </w:rPr>
              <w:t>по оформлению папок-накопителей по предметам, различным направлениям психолого-педагогической науки;</w:t>
            </w:r>
            <w:r w:rsidRPr="00E80A86">
              <w:t xml:space="preserve"> </w:t>
            </w:r>
          </w:p>
          <w:p w:rsidR="007223E3" w:rsidRPr="00E80A86" w:rsidRDefault="007223E3" w:rsidP="00A05D96">
            <w:pPr>
              <w:numPr>
                <w:ilvl w:val="0"/>
                <w:numId w:val="21"/>
              </w:numPr>
              <w:spacing w:before="100" w:beforeAutospacing="1" w:after="100" w:afterAutospacing="1"/>
            </w:pPr>
            <w:r w:rsidRPr="00E80A86">
              <w:rPr>
                <w:rStyle w:val="Strong"/>
                <w:b w:val="0"/>
              </w:rPr>
              <w:t>по созданию памяток и рекомендаций;</w:t>
            </w:r>
            <w:r w:rsidRPr="00E80A86">
              <w:t xml:space="preserve"> </w:t>
            </w:r>
          </w:p>
          <w:p w:rsidR="007223E3" w:rsidRPr="00E80A86" w:rsidRDefault="007223E3" w:rsidP="00A05D96">
            <w:pPr>
              <w:numPr>
                <w:ilvl w:val="0"/>
                <w:numId w:val="21"/>
              </w:numPr>
              <w:spacing w:before="100" w:beforeAutospacing="1" w:after="100" w:afterAutospacing="1"/>
            </w:pPr>
            <w:r w:rsidRPr="00E80A86">
              <w:rPr>
                <w:rStyle w:val="Strong"/>
                <w:b w:val="0"/>
              </w:rPr>
              <w:t>оформление тематических выставок.</w:t>
            </w:r>
          </w:p>
        </w:tc>
        <w:tc>
          <w:tcPr>
            <w:tcW w:w="27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7223E3" w:rsidRPr="00D03ACB" w:rsidRDefault="007223E3" w:rsidP="00B0175C">
            <w:pPr>
              <w:pStyle w:val="NormalWeb"/>
              <w:ind w:left="165"/>
            </w:pPr>
            <w:r w:rsidRPr="00D03ACB">
              <w:rPr>
                <w:rStyle w:val="Strong"/>
                <w:b w:val="0"/>
              </w:rPr>
              <w:t>Зам. директора по У</w:t>
            </w:r>
            <w:r>
              <w:rPr>
                <w:rStyle w:val="Strong"/>
                <w:b w:val="0"/>
              </w:rPr>
              <w:t>В</w:t>
            </w:r>
            <w:r w:rsidRPr="00D03ACB">
              <w:rPr>
                <w:rStyle w:val="Strong"/>
                <w:b w:val="0"/>
              </w:rPr>
              <w:t xml:space="preserve">Р, руководители </w:t>
            </w:r>
            <w:r>
              <w:rPr>
                <w:rStyle w:val="Strong"/>
                <w:b w:val="0"/>
              </w:rPr>
              <w:t xml:space="preserve"> Ш</w:t>
            </w:r>
            <w:r w:rsidRPr="00D03ACB">
              <w:rPr>
                <w:rStyle w:val="Strong"/>
                <w:b w:val="0"/>
              </w:rPr>
              <w:t>МО, библиотекарь</w:t>
            </w:r>
          </w:p>
        </w:tc>
      </w:tr>
      <w:tr w:rsidR="007223E3" w:rsidRPr="00E80A86" w:rsidTr="00B0175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12.</w:t>
            </w:r>
          </w:p>
        </w:tc>
        <w:tc>
          <w:tcPr>
            <w:tcW w:w="67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 xml:space="preserve">Оказание помощи учителям в выборе тем по самообразованию, определению форм работы и предоставлению отчетов </w:t>
            </w:r>
          </w:p>
        </w:tc>
        <w:tc>
          <w:tcPr>
            <w:tcW w:w="27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7223E3" w:rsidRPr="00D03ACB" w:rsidRDefault="007223E3" w:rsidP="00B0175C">
            <w:pPr>
              <w:pStyle w:val="NormalWeb"/>
              <w:ind w:left="165"/>
            </w:pPr>
            <w:r w:rsidRPr="00D03ACB">
              <w:rPr>
                <w:rStyle w:val="Strong"/>
                <w:b w:val="0"/>
              </w:rPr>
              <w:t>Зам. директора по У</w:t>
            </w:r>
            <w:r>
              <w:rPr>
                <w:rStyle w:val="Strong"/>
                <w:b w:val="0"/>
              </w:rPr>
              <w:t>В</w:t>
            </w:r>
            <w:r w:rsidRPr="00D03ACB">
              <w:rPr>
                <w:rStyle w:val="Strong"/>
                <w:b w:val="0"/>
              </w:rPr>
              <w:t>Р</w:t>
            </w:r>
          </w:p>
        </w:tc>
      </w:tr>
      <w:tr w:rsidR="007223E3" w:rsidRPr="00E80A86" w:rsidTr="00B0175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13.</w:t>
            </w:r>
          </w:p>
        </w:tc>
        <w:tc>
          <w:tcPr>
            <w:tcW w:w="67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03ACB" w:rsidRDefault="007223E3" w:rsidP="00B0175C">
            <w:pPr>
              <w:pStyle w:val="NormalWeb"/>
            </w:pPr>
            <w:r w:rsidRPr="00D03ACB">
              <w:rPr>
                <w:rStyle w:val="Strong"/>
                <w:b w:val="0"/>
              </w:rPr>
              <w:t>Обеспечить участие школы в районных семинарах, научно-практических конференциях, конкурсах</w:t>
            </w:r>
          </w:p>
          <w:p w:rsidR="007223E3" w:rsidRPr="00D03ACB" w:rsidRDefault="007223E3" w:rsidP="00B0175C">
            <w:pPr>
              <w:pStyle w:val="NormalWeb"/>
            </w:pPr>
            <w:r w:rsidRPr="00D03ACB">
              <w:t> </w:t>
            </w:r>
          </w:p>
        </w:tc>
        <w:tc>
          <w:tcPr>
            <w:tcW w:w="27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7223E3" w:rsidRPr="00D03ACB" w:rsidRDefault="007223E3" w:rsidP="00B0175C">
            <w:pPr>
              <w:pStyle w:val="NormalWeb"/>
              <w:ind w:left="165"/>
            </w:pPr>
            <w:r w:rsidRPr="00D03ACB">
              <w:rPr>
                <w:rStyle w:val="Strong"/>
                <w:b w:val="0"/>
              </w:rPr>
              <w:t>Директор, зам. директора по У</w:t>
            </w:r>
            <w:r>
              <w:rPr>
                <w:rStyle w:val="Strong"/>
                <w:b w:val="0"/>
              </w:rPr>
              <w:t>В</w:t>
            </w:r>
            <w:r w:rsidRPr="00D03ACB">
              <w:rPr>
                <w:rStyle w:val="Strong"/>
                <w:b w:val="0"/>
              </w:rPr>
              <w:t>Р</w:t>
            </w:r>
            <w:r>
              <w:rPr>
                <w:rStyle w:val="Strong"/>
                <w:b w:val="0"/>
              </w:rPr>
              <w:t>.</w:t>
            </w:r>
          </w:p>
        </w:tc>
      </w:tr>
      <w:tr w:rsidR="007223E3" w:rsidRPr="00E80A86" w:rsidTr="00B0175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650F54" w:rsidRDefault="007223E3" w:rsidP="00B0175C">
            <w:pPr>
              <w:pStyle w:val="NormalWeb"/>
            </w:pPr>
            <w:r w:rsidRPr="00650F54">
              <w:rPr>
                <w:rStyle w:val="Strong"/>
                <w:b w:val="0"/>
                <w:sz w:val="22"/>
                <w:szCs w:val="22"/>
              </w:rPr>
              <w:t>14.</w:t>
            </w:r>
          </w:p>
        </w:tc>
        <w:tc>
          <w:tcPr>
            <w:tcW w:w="67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7223E3" w:rsidRPr="00DA0ACF" w:rsidRDefault="007223E3" w:rsidP="00B0175C">
            <w:pPr>
              <w:pStyle w:val="NormalWeb"/>
            </w:pPr>
            <w:r w:rsidRPr="00650F54">
              <w:rPr>
                <w:rStyle w:val="Strong"/>
                <w:b w:val="0"/>
                <w:sz w:val="22"/>
                <w:szCs w:val="22"/>
              </w:rPr>
              <w:t>Деятельность педагогического совета:</w:t>
            </w:r>
          </w:p>
          <w:p w:rsidR="007223E3" w:rsidRPr="00650F54" w:rsidRDefault="007223E3" w:rsidP="00B0175C">
            <w:pPr>
              <w:pStyle w:val="ListParagraph1"/>
              <w:spacing w:before="100" w:beforeAutospacing="1" w:after="100" w:afterAutospacing="1" w:line="240" w:lineRule="auto"/>
            </w:pPr>
          </w:p>
        </w:tc>
        <w:tc>
          <w:tcPr>
            <w:tcW w:w="27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7223E3" w:rsidRPr="00D03ACB" w:rsidRDefault="007223E3" w:rsidP="00B0175C">
            <w:pPr>
              <w:pStyle w:val="NormalWeb"/>
              <w:ind w:left="165"/>
            </w:pPr>
            <w:r w:rsidRPr="00D03ACB">
              <w:t> </w:t>
            </w:r>
            <w:r w:rsidRPr="00D03ACB">
              <w:rPr>
                <w:rStyle w:val="Strong"/>
                <w:b w:val="0"/>
              </w:rPr>
              <w:t>Директор, зам. директора по У</w:t>
            </w:r>
            <w:r>
              <w:rPr>
                <w:rStyle w:val="Strong"/>
                <w:b w:val="0"/>
              </w:rPr>
              <w:t>В</w:t>
            </w:r>
            <w:r w:rsidRPr="00D03ACB">
              <w:rPr>
                <w:rStyle w:val="Strong"/>
                <w:b w:val="0"/>
              </w:rPr>
              <w:t xml:space="preserve">Р, учителя-предметники, </w:t>
            </w:r>
          </w:p>
        </w:tc>
      </w:tr>
    </w:tbl>
    <w:p w:rsidR="007223E3" w:rsidRDefault="007223E3" w:rsidP="00F759D6">
      <w:pPr>
        <w:ind w:firstLine="567"/>
        <w:jc w:val="both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Pr="00283C7A" w:rsidRDefault="007223E3" w:rsidP="00F759D6">
      <w:pPr>
        <w:ind w:firstLine="567"/>
        <w:jc w:val="both"/>
        <w:rPr>
          <w:b/>
          <w:bCs/>
        </w:rPr>
      </w:pPr>
      <w:r w:rsidRPr="00283C7A">
        <w:rPr>
          <w:b/>
          <w:bCs/>
        </w:rPr>
        <w:t>2. Научно-методическое сопровождение инновационной деятельности</w:t>
      </w:r>
    </w:p>
    <w:p w:rsidR="007223E3" w:rsidRPr="00283C7A" w:rsidRDefault="007223E3" w:rsidP="00F759D6">
      <w:pPr>
        <w:ind w:firstLine="567"/>
        <w:jc w:val="both"/>
        <w:rPr>
          <w:bCs/>
        </w:rPr>
      </w:pPr>
      <w:r w:rsidRPr="00283C7A">
        <w:rPr>
          <w:bCs/>
        </w:rPr>
        <w:t>Основными целями реализации этого направления являются:</w:t>
      </w:r>
    </w:p>
    <w:p w:rsidR="007223E3" w:rsidRPr="00283C7A" w:rsidRDefault="007223E3" w:rsidP="00F759D6">
      <w:pPr>
        <w:ind w:firstLine="567"/>
        <w:jc w:val="both"/>
        <w:rPr>
          <w:bCs/>
        </w:rPr>
      </w:pPr>
      <w:r w:rsidRPr="00283C7A">
        <w:rPr>
          <w:bCs/>
        </w:rPr>
        <w:t>-стимулирование творчества</w:t>
      </w:r>
    </w:p>
    <w:p w:rsidR="007223E3" w:rsidRPr="00283C7A" w:rsidRDefault="007223E3" w:rsidP="00F759D6">
      <w:pPr>
        <w:ind w:firstLine="567"/>
        <w:jc w:val="both"/>
        <w:rPr>
          <w:bCs/>
        </w:rPr>
      </w:pPr>
      <w:r w:rsidRPr="00283C7A">
        <w:rPr>
          <w:bCs/>
        </w:rPr>
        <w:t>-выработка общих педагогических ценностей и традиций</w:t>
      </w:r>
    </w:p>
    <w:p w:rsidR="007223E3" w:rsidRPr="00283C7A" w:rsidRDefault="007223E3" w:rsidP="00F759D6">
      <w:pPr>
        <w:jc w:val="both"/>
        <w:rPr>
          <w:bCs/>
        </w:rPr>
      </w:pPr>
      <w:r w:rsidRPr="00283C7A">
        <w:rPr>
          <w:bCs/>
        </w:rPr>
        <w:t>2.1 Обновление содержания образования</w:t>
      </w:r>
    </w:p>
    <w:p w:rsidR="007223E3" w:rsidRPr="00283C7A" w:rsidRDefault="007223E3" w:rsidP="00F759D6">
      <w:pPr>
        <w:jc w:val="both"/>
        <w:rPr>
          <w:bCs/>
        </w:rPr>
      </w:pPr>
      <w:r w:rsidRPr="00283C7A">
        <w:rPr>
          <w:bCs/>
        </w:rPr>
        <w:t>2.2 Работа с одаренными  и способными детьми</w:t>
      </w:r>
    </w:p>
    <w:p w:rsidR="007223E3" w:rsidRPr="00283C7A" w:rsidRDefault="007223E3" w:rsidP="00F759D6">
      <w:pPr>
        <w:jc w:val="both"/>
        <w:rPr>
          <w:bCs/>
        </w:rPr>
      </w:pPr>
      <w:r w:rsidRPr="00283C7A">
        <w:rPr>
          <w:bCs/>
        </w:rPr>
        <w:t>2.3 Создание информационной среды</w:t>
      </w:r>
    </w:p>
    <w:p w:rsidR="007223E3" w:rsidRPr="00283C7A" w:rsidRDefault="007223E3" w:rsidP="00F759D6">
      <w:pPr>
        <w:jc w:val="both"/>
        <w:rPr>
          <w:bCs/>
        </w:rPr>
      </w:pPr>
      <w:r w:rsidRPr="00283C7A">
        <w:rPr>
          <w:bCs/>
        </w:rPr>
        <w:t>2.4 Изменение механизмов работы с кадрами</w:t>
      </w:r>
    </w:p>
    <w:p w:rsidR="007223E3" w:rsidRPr="00283C7A" w:rsidRDefault="007223E3" w:rsidP="00F759D6">
      <w:pPr>
        <w:ind w:firstLine="567"/>
        <w:jc w:val="both"/>
        <w:rPr>
          <w:b/>
          <w:bCs/>
        </w:rPr>
      </w:pPr>
    </w:p>
    <w:p w:rsidR="007223E3" w:rsidRPr="00283C7A" w:rsidRDefault="007223E3" w:rsidP="00F759D6">
      <w:pPr>
        <w:ind w:firstLine="567"/>
        <w:jc w:val="both"/>
        <w:rPr>
          <w:b/>
          <w:bCs/>
        </w:rPr>
      </w:pPr>
    </w:p>
    <w:p w:rsidR="007223E3" w:rsidRPr="00283C7A" w:rsidRDefault="007223E3" w:rsidP="00F759D6">
      <w:pPr>
        <w:ind w:firstLine="567"/>
        <w:jc w:val="both"/>
        <w:rPr>
          <w:b/>
          <w:bCs/>
        </w:rPr>
      </w:pPr>
    </w:p>
    <w:p w:rsidR="007223E3" w:rsidRPr="00283C7A" w:rsidRDefault="007223E3" w:rsidP="00F759D6">
      <w:pPr>
        <w:ind w:firstLine="567"/>
        <w:jc w:val="both"/>
        <w:rPr>
          <w:b/>
          <w:bCs/>
        </w:rPr>
      </w:pPr>
    </w:p>
    <w:p w:rsidR="007223E3" w:rsidRPr="00283C7A" w:rsidRDefault="007223E3" w:rsidP="00F759D6">
      <w:pPr>
        <w:ind w:firstLine="567"/>
        <w:jc w:val="both"/>
        <w:rPr>
          <w:b/>
          <w:bCs/>
        </w:rPr>
      </w:pPr>
    </w:p>
    <w:p w:rsidR="007223E3" w:rsidRPr="00283C7A" w:rsidRDefault="007223E3" w:rsidP="00F759D6">
      <w:pPr>
        <w:ind w:firstLine="567"/>
        <w:jc w:val="both"/>
        <w:rPr>
          <w:b/>
          <w:bCs/>
        </w:rPr>
      </w:pPr>
    </w:p>
    <w:p w:rsidR="007223E3" w:rsidRPr="00283C7A" w:rsidRDefault="007223E3" w:rsidP="00F759D6">
      <w:pPr>
        <w:ind w:firstLine="567"/>
        <w:jc w:val="both"/>
        <w:rPr>
          <w:b/>
          <w:bCs/>
        </w:rPr>
      </w:pPr>
    </w:p>
    <w:p w:rsidR="007223E3" w:rsidRPr="00283C7A" w:rsidRDefault="007223E3" w:rsidP="00F759D6">
      <w:pPr>
        <w:ind w:firstLine="567"/>
        <w:jc w:val="both"/>
        <w:rPr>
          <w:b/>
          <w:bCs/>
        </w:rPr>
      </w:pPr>
    </w:p>
    <w:p w:rsidR="007223E3" w:rsidRPr="00283C7A" w:rsidRDefault="007223E3" w:rsidP="00F759D6">
      <w:pPr>
        <w:ind w:firstLine="567"/>
        <w:jc w:val="both"/>
        <w:rPr>
          <w:b/>
          <w:bCs/>
        </w:rPr>
      </w:pPr>
    </w:p>
    <w:p w:rsidR="007223E3" w:rsidRPr="00283C7A" w:rsidRDefault="007223E3" w:rsidP="00F759D6">
      <w:pPr>
        <w:ind w:firstLine="567"/>
        <w:jc w:val="both"/>
        <w:rPr>
          <w:b/>
          <w:bCs/>
        </w:rPr>
      </w:pPr>
    </w:p>
    <w:p w:rsidR="007223E3" w:rsidRPr="00283C7A" w:rsidRDefault="007223E3" w:rsidP="00F759D6">
      <w:pPr>
        <w:ind w:firstLine="567"/>
        <w:jc w:val="both"/>
        <w:rPr>
          <w:b/>
          <w:bCs/>
        </w:rPr>
      </w:pPr>
    </w:p>
    <w:p w:rsidR="007223E3" w:rsidRPr="00283C7A" w:rsidRDefault="007223E3" w:rsidP="00F759D6">
      <w:pPr>
        <w:ind w:firstLine="567"/>
        <w:jc w:val="both"/>
        <w:rPr>
          <w:b/>
          <w:bCs/>
        </w:rPr>
      </w:pPr>
    </w:p>
    <w:p w:rsidR="007223E3" w:rsidRDefault="007223E3" w:rsidP="00F759D6">
      <w:pPr>
        <w:ind w:firstLine="567"/>
        <w:jc w:val="both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firstLine="567"/>
        <w:jc w:val="both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firstLine="567"/>
        <w:jc w:val="both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firstLine="567"/>
        <w:jc w:val="both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firstLine="567"/>
        <w:jc w:val="both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firstLine="567"/>
        <w:jc w:val="both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firstLine="567"/>
        <w:jc w:val="both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firstLine="567"/>
        <w:jc w:val="both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firstLine="567"/>
        <w:jc w:val="both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firstLine="567"/>
        <w:jc w:val="both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firstLine="567"/>
        <w:jc w:val="both"/>
        <w:rPr>
          <w:rFonts w:ascii="Bookman Old Style" w:hAnsi="Bookman Old Style"/>
          <w:b/>
          <w:bCs/>
          <w:i/>
          <w:sz w:val="28"/>
          <w:szCs w:val="28"/>
        </w:rPr>
        <w:sectPr w:rsidR="007223E3" w:rsidSect="00B0175C">
          <w:pgSz w:w="11906" w:h="16838"/>
          <w:pgMar w:top="539" w:right="850" w:bottom="709" w:left="1701" w:header="708" w:footer="708" w:gutter="0"/>
          <w:cols w:space="708"/>
          <w:docGrid w:linePitch="360"/>
        </w:sectPr>
      </w:pPr>
    </w:p>
    <w:p w:rsidR="007223E3" w:rsidRDefault="007223E3" w:rsidP="00F759D6">
      <w:pPr>
        <w:jc w:val="both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Pr="009D29AB" w:rsidRDefault="007223E3" w:rsidP="00F759D6">
      <w:pPr>
        <w:spacing w:before="100" w:beforeAutospacing="1"/>
        <w:jc w:val="center"/>
        <w:rPr>
          <w:b/>
          <w:bCs/>
          <w:color w:val="000000"/>
        </w:rPr>
      </w:pPr>
      <w:r w:rsidRPr="009D29AB">
        <w:rPr>
          <w:b/>
          <w:bCs/>
          <w:color w:val="000000"/>
        </w:rPr>
        <w:t xml:space="preserve">План мероприятий  инновационной деятельности и распространения педагогического опыта и инновационных продуктов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88"/>
        <w:gridCol w:w="6120"/>
        <w:gridCol w:w="2520"/>
        <w:gridCol w:w="2520"/>
        <w:gridCol w:w="2160"/>
      </w:tblGrid>
      <w:tr w:rsidR="007223E3" w:rsidRPr="009D29AB" w:rsidTr="00B0175C">
        <w:tc>
          <w:tcPr>
            <w:tcW w:w="588" w:type="dxa"/>
          </w:tcPr>
          <w:p w:rsidR="007223E3" w:rsidRPr="009D29AB" w:rsidRDefault="007223E3" w:rsidP="00B0175C">
            <w:pPr>
              <w:spacing w:before="100" w:beforeAutospacing="1"/>
              <w:rPr>
                <w:color w:val="000000"/>
              </w:rPr>
            </w:pPr>
            <w:r w:rsidRPr="009D29AB">
              <w:rPr>
                <w:color w:val="000000"/>
              </w:rPr>
              <w:t>№</w:t>
            </w:r>
          </w:p>
        </w:tc>
        <w:tc>
          <w:tcPr>
            <w:tcW w:w="6120" w:type="dxa"/>
          </w:tcPr>
          <w:p w:rsidR="007223E3" w:rsidRPr="009D29AB" w:rsidRDefault="007223E3" w:rsidP="00B0175C">
            <w:pPr>
              <w:spacing w:before="100" w:beforeAutospacing="1"/>
              <w:rPr>
                <w:color w:val="000000"/>
              </w:rPr>
            </w:pPr>
            <w:r w:rsidRPr="009D29AB">
              <w:rPr>
                <w:color w:val="000000"/>
              </w:rPr>
              <w:t>Наименование мероприятия</w:t>
            </w:r>
          </w:p>
        </w:tc>
        <w:tc>
          <w:tcPr>
            <w:tcW w:w="2520" w:type="dxa"/>
          </w:tcPr>
          <w:p w:rsidR="007223E3" w:rsidRPr="009D29AB" w:rsidRDefault="007223E3" w:rsidP="00B0175C">
            <w:pPr>
              <w:spacing w:before="100" w:beforeAutospacing="1"/>
              <w:rPr>
                <w:color w:val="000000"/>
              </w:rPr>
            </w:pPr>
            <w:r w:rsidRPr="009D29AB">
              <w:rPr>
                <w:color w:val="000000"/>
              </w:rPr>
              <w:t>Дата проведения</w:t>
            </w:r>
          </w:p>
        </w:tc>
        <w:tc>
          <w:tcPr>
            <w:tcW w:w="2520" w:type="dxa"/>
          </w:tcPr>
          <w:p w:rsidR="007223E3" w:rsidRPr="009D29AB" w:rsidRDefault="007223E3" w:rsidP="00B0175C">
            <w:pPr>
              <w:spacing w:before="100" w:beforeAutospacing="1"/>
              <w:rPr>
                <w:color w:val="000000"/>
              </w:rPr>
            </w:pPr>
            <w:r w:rsidRPr="009D29AB">
              <w:rPr>
                <w:color w:val="000000"/>
              </w:rPr>
              <w:t>Целевая аудитория</w:t>
            </w:r>
          </w:p>
        </w:tc>
        <w:tc>
          <w:tcPr>
            <w:tcW w:w="2160" w:type="dxa"/>
          </w:tcPr>
          <w:p w:rsidR="007223E3" w:rsidRPr="009D29AB" w:rsidRDefault="007223E3" w:rsidP="00B0175C">
            <w:pPr>
              <w:spacing w:before="100" w:beforeAutospacing="1"/>
              <w:rPr>
                <w:color w:val="000000"/>
              </w:rPr>
            </w:pPr>
            <w:r w:rsidRPr="009D29AB">
              <w:rPr>
                <w:color w:val="000000"/>
              </w:rPr>
              <w:t>Ответственный</w:t>
            </w:r>
          </w:p>
        </w:tc>
      </w:tr>
      <w:tr w:rsidR="007223E3" w:rsidRPr="009D29AB" w:rsidTr="00B0175C">
        <w:trPr>
          <w:trHeight w:val="1692"/>
        </w:trPr>
        <w:tc>
          <w:tcPr>
            <w:tcW w:w="588" w:type="dxa"/>
          </w:tcPr>
          <w:p w:rsidR="007223E3" w:rsidRDefault="007223E3" w:rsidP="00B0175C">
            <w:pPr>
              <w:spacing w:before="100" w:beforeAutospacing="1"/>
              <w:rPr>
                <w:color w:val="000000"/>
              </w:rPr>
            </w:pPr>
            <w:r>
              <w:rPr>
                <w:color w:val="000000"/>
              </w:rPr>
              <w:t>1.</w:t>
            </w:r>
          </w:p>
          <w:p w:rsidR="007223E3" w:rsidRPr="00283C7A" w:rsidRDefault="007223E3" w:rsidP="00B0175C"/>
          <w:p w:rsidR="007223E3" w:rsidRPr="00283C7A" w:rsidRDefault="007223E3" w:rsidP="00B0175C"/>
        </w:tc>
        <w:tc>
          <w:tcPr>
            <w:tcW w:w="6120" w:type="dxa"/>
          </w:tcPr>
          <w:p w:rsidR="007223E3" w:rsidRPr="009D29AB" w:rsidRDefault="007223E3" w:rsidP="00B0175C">
            <w:r w:rsidRPr="009D29AB">
              <w:t>Проведение школьных семинаров:</w:t>
            </w:r>
          </w:p>
          <w:p w:rsidR="007223E3" w:rsidRPr="009D29AB" w:rsidRDefault="007223E3" w:rsidP="00B0175C">
            <w:r w:rsidRPr="009D29AB">
              <w:t xml:space="preserve">- «Методическая работа в школе - путь к инновациям»- «Управление инновационной деятельностью. </w:t>
            </w:r>
          </w:p>
          <w:p w:rsidR="007223E3" w:rsidRPr="009D29AB" w:rsidRDefault="007223E3" w:rsidP="00B0175C"/>
        </w:tc>
        <w:tc>
          <w:tcPr>
            <w:tcW w:w="2520" w:type="dxa"/>
          </w:tcPr>
          <w:p w:rsidR="007223E3" w:rsidRPr="009D29AB" w:rsidRDefault="007223E3" w:rsidP="00B0175C">
            <w:pPr>
              <w:jc w:val="center"/>
            </w:pPr>
            <w:r w:rsidRPr="009D29AB">
              <w:t>В течение года</w:t>
            </w:r>
          </w:p>
        </w:tc>
        <w:tc>
          <w:tcPr>
            <w:tcW w:w="2520" w:type="dxa"/>
          </w:tcPr>
          <w:p w:rsidR="007223E3" w:rsidRPr="009D29AB" w:rsidRDefault="007223E3" w:rsidP="00B0175C">
            <w:pPr>
              <w:jc w:val="center"/>
            </w:pPr>
            <w:r>
              <w:t>Педагоги</w:t>
            </w:r>
          </w:p>
        </w:tc>
        <w:tc>
          <w:tcPr>
            <w:tcW w:w="2160" w:type="dxa"/>
          </w:tcPr>
          <w:p w:rsidR="007223E3" w:rsidRPr="009D29AB" w:rsidRDefault="007223E3" w:rsidP="00B0175C">
            <w:r w:rsidRPr="009D29AB">
              <w:t>Замес</w:t>
            </w:r>
            <w:r>
              <w:t>тители по УВР, руководители ШМО</w:t>
            </w:r>
          </w:p>
        </w:tc>
      </w:tr>
      <w:tr w:rsidR="007223E3" w:rsidRPr="009D29AB" w:rsidTr="00B0175C">
        <w:tc>
          <w:tcPr>
            <w:tcW w:w="588" w:type="dxa"/>
          </w:tcPr>
          <w:p w:rsidR="007223E3" w:rsidRPr="009D29AB" w:rsidRDefault="007223E3" w:rsidP="00B0175C">
            <w:pPr>
              <w:spacing w:before="100" w:beforeAutospacing="1"/>
              <w:rPr>
                <w:color w:val="000000"/>
              </w:rPr>
            </w:pPr>
            <w:r w:rsidRPr="009D29AB">
              <w:rPr>
                <w:color w:val="000000"/>
              </w:rPr>
              <w:t>2</w:t>
            </w:r>
          </w:p>
        </w:tc>
        <w:tc>
          <w:tcPr>
            <w:tcW w:w="6120" w:type="dxa"/>
          </w:tcPr>
          <w:p w:rsidR="007223E3" w:rsidRPr="009D29AB" w:rsidRDefault="007223E3" w:rsidP="00B0175C">
            <w:r w:rsidRPr="009D29AB">
              <w:t>Методический мини -  форум  « Профессионализм педагога, инновационная деятельность - повышение качества образования »</w:t>
            </w:r>
          </w:p>
          <w:p w:rsidR="007223E3" w:rsidRPr="009D29AB" w:rsidRDefault="007223E3" w:rsidP="00B0175C">
            <w:r w:rsidRPr="009D29AB">
              <w:t>- открытые уроки,</w:t>
            </w:r>
          </w:p>
          <w:p w:rsidR="007223E3" w:rsidRPr="009D29AB" w:rsidRDefault="007223E3" w:rsidP="00B0175C">
            <w:r w:rsidRPr="009D29AB">
              <w:t>-«круглый стол»,</w:t>
            </w:r>
          </w:p>
          <w:p w:rsidR="007223E3" w:rsidRPr="009D29AB" w:rsidRDefault="007223E3" w:rsidP="00B0175C">
            <w:r w:rsidRPr="009D29AB">
              <w:t>-деловые и ролевые игры</w:t>
            </w:r>
          </w:p>
          <w:p w:rsidR="007223E3" w:rsidRPr="009D29AB" w:rsidRDefault="007223E3" w:rsidP="00B0175C">
            <w:r w:rsidRPr="009D29AB">
              <w:t>- самоанализ деятельности,</w:t>
            </w:r>
          </w:p>
          <w:p w:rsidR="007223E3" w:rsidRPr="009D29AB" w:rsidRDefault="007223E3" w:rsidP="00B0175C">
            <w:r w:rsidRPr="009D29AB">
              <w:t xml:space="preserve">- взаимопосещения уроков,- презентация инновационных методик. </w:t>
            </w:r>
          </w:p>
        </w:tc>
        <w:tc>
          <w:tcPr>
            <w:tcW w:w="2520" w:type="dxa"/>
          </w:tcPr>
          <w:p w:rsidR="007223E3" w:rsidRPr="009D29AB" w:rsidRDefault="007223E3" w:rsidP="00B0175C">
            <w:pPr>
              <w:spacing w:before="100" w:beforeAutospacing="1"/>
              <w:jc w:val="center"/>
              <w:rPr>
                <w:color w:val="000000"/>
              </w:rPr>
            </w:pPr>
            <w:r w:rsidRPr="009D29AB">
              <w:rPr>
                <w:color w:val="000000"/>
              </w:rPr>
              <w:t>март</w:t>
            </w:r>
          </w:p>
        </w:tc>
        <w:tc>
          <w:tcPr>
            <w:tcW w:w="2520" w:type="dxa"/>
          </w:tcPr>
          <w:p w:rsidR="007223E3" w:rsidRPr="009D29AB" w:rsidRDefault="007223E3" w:rsidP="00B0175C">
            <w:pPr>
              <w:spacing w:before="100" w:beforeAutospacing="1"/>
              <w:jc w:val="center"/>
              <w:rPr>
                <w:color w:val="000000"/>
              </w:rPr>
            </w:pPr>
            <w:r w:rsidRPr="009D29AB">
              <w:rPr>
                <w:color w:val="000000"/>
              </w:rPr>
              <w:t xml:space="preserve">Педагоги, </w:t>
            </w:r>
            <w:r>
              <w:rPr>
                <w:color w:val="000000"/>
              </w:rPr>
              <w:t>об</w:t>
            </w:r>
            <w:r w:rsidRPr="009D29AB">
              <w:rPr>
                <w:color w:val="000000"/>
              </w:rPr>
              <w:t>уча</w:t>
            </w:r>
            <w:r>
              <w:rPr>
                <w:color w:val="000000"/>
              </w:rPr>
              <w:t>ю</w:t>
            </w:r>
            <w:r w:rsidRPr="009D29AB">
              <w:rPr>
                <w:color w:val="000000"/>
              </w:rPr>
              <w:t>щиеся, родители</w:t>
            </w:r>
          </w:p>
        </w:tc>
        <w:tc>
          <w:tcPr>
            <w:tcW w:w="2160" w:type="dxa"/>
          </w:tcPr>
          <w:p w:rsidR="007223E3" w:rsidRPr="009D29AB" w:rsidRDefault="007223E3" w:rsidP="00B0175C">
            <w:pPr>
              <w:spacing w:before="100" w:beforeAutospacing="1"/>
              <w:jc w:val="center"/>
              <w:rPr>
                <w:color w:val="000000"/>
              </w:rPr>
            </w:pPr>
            <w:r w:rsidRPr="009D29AB">
              <w:rPr>
                <w:color w:val="000000"/>
              </w:rPr>
              <w:t>Заместители  директора по УВР и ВР</w:t>
            </w:r>
          </w:p>
        </w:tc>
      </w:tr>
      <w:tr w:rsidR="007223E3" w:rsidRPr="009D29AB" w:rsidTr="00B0175C">
        <w:tc>
          <w:tcPr>
            <w:tcW w:w="588" w:type="dxa"/>
          </w:tcPr>
          <w:p w:rsidR="007223E3" w:rsidRPr="009D29AB" w:rsidRDefault="007223E3" w:rsidP="00B0175C">
            <w:pPr>
              <w:spacing w:before="100" w:beforeAutospacing="1"/>
              <w:rPr>
                <w:color w:val="000000"/>
              </w:rPr>
            </w:pPr>
            <w:r>
              <w:rPr>
                <w:color w:val="000000"/>
              </w:rPr>
              <w:t>3.</w:t>
            </w:r>
          </w:p>
        </w:tc>
        <w:tc>
          <w:tcPr>
            <w:tcW w:w="6120" w:type="dxa"/>
          </w:tcPr>
          <w:p w:rsidR="007223E3" w:rsidRPr="009D29AB" w:rsidRDefault="007223E3" w:rsidP="00B0175C">
            <w:r w:rsidRPr="009D29AB">
              <w:t>Разработка и реализация материалов «Инновационная деятельность совре</w:t>
            </w:r>
            <w:r>
              <w:t>менного педагога»</w:t>
            </w:r>
            <w:r w:rsidRPr="009D29AB">
              <w:t>:</w:t>
            </w:r>
          </w:p>
          <w:p w:rsidR="007223E3" w:rsidRPr="009D29AB" w:rsidRDefault="007223E3" w:rsidP="00B0175C">
            <w:r w:rsidRPr="009D29AB">
              <w:t>- Индивидуальная карта профессионального развития педагога;</w:t>
            </w:r>
          </w:p>
          <w:p w:rsidR="007223E3" w:rsidRPr="009D29AB" w:rsidRDefault="007223E3" w:rsidP="00B0175C">
            <w:r w:rsidRPr="009D29AB">
              <w:t>- Стимулы профессионального развития педагога.</w:t>
            </w:r>
          </w:p>
        </w:tc>
        <w:tc>
          <w:tcPr>
            <w:tcW w:w="2520" w:type="dxa"/>
          </w:tcPr>
          <w:p w:rsidR="007223E3" w:rsidRPr="009D29AB" w:rsidRDefault="007223E3" w:rsidP="00B0175C">
            <w:pPr>
              <w:jc w:val="center"/>
            </w:pPr>
            <w:r w:rsidRPr="009D29AB">
              <w:t>В течение года</w:t>
            </w:r>
          </w:p>
        </w:tc>
        <w:tc>
          <w:tcPr>
            <w:tcW w:w="2520" w:type="dxa"/>
          </w:tcPr>
          <w:p w:rsidR="007223E3" w:rsidRPr="009D29AB" w:rsidRDefault="007223E3" w:rsidP="00B0175C">
            <w:pPr>
              <w:spacing w:before="100" w:beforeAutospacing="1"/>
              <w:jc w:val="center"/>
              <w:rPr>
                <w:color w:val="000000"/>
              </w:rPr>
            </w:pPr>
            <w:r w:rsidRPr="009D29AB">
              <w:rPr>
                <w:color w:val="000000"/>
              </w:rPr>
              <w:t>Педагоги</w:t>
            </w:r>
          </w:p>
        </w:tc>
        <w:tc>
          <w:tcPr>
            <w:tcW w:w="2160" w:type="dxa"/>
          </w:tcPr>
          <w:p w:rsidR="007223E3" w:rsidRPr="009D29AB" w:rsidRDefault="007223E3" w:rsidP="00B0175C">
            <w:pPr>
              <w:jc w:val="center"/>
            </w:pPr>
            <w:r w:rsidRPr="009D29AB">
              <w:t>Заместители директора по УВР и ВР</w:t>
            </w:r>
          </w:p>
        </w:tc>
      </w:tr>
      <w:tr w:rsidR="007223E3" w:rsidRPr="009D29AB" w:rsidTr="00B0175C">
        <w:tc>
          <w:tcPr>
            <w:tcW w:w="588" w:type="dxa"/>
          </w:tcPr>
          <w:p w:rsidR="007223E3" w:rsidRPr="009D29AB" w:rsidRDefault="007223E3" w:rsidP="00B0175C">
            <w:pPr>
              <w:spacing w:before="100" w:beforeAutospacing="1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6120" w:type="dxa"/>
          </w:tcPr>
          <w:p w:rsidR="007223E3" w:rsidRPr="009D29AB" w:rsidRDefault="007223E3" w:rsidP="00B0175C">
            <w:r w:rsidRPr="009D29AB">
              <w:t>Проведение мониторинговых исследований:</w:t>
            </w:r>
          </w:p>
          <w:p w:rsidR="007223E3" w:rsidRPr="009D29AB" w:rsidRDefault="007223E3" w:rsidP="00B0175C">
            <w:r w:rsidRPr="009D29AB">
              <w:t>- Использование инновационных технологий;</w:t>
            </w:r>
          </w:p>
          <w:p w:rsidR="007223E3" w:rsidRPr="009D29AB" w:rsidRDefault="007223E3" w:rsidP="00B0175C">
            <w:r w:rsidRPr="009D29AB">
              <w:t>- Повышение профессиональной компетентности учителя;</w:t>
            </w:r>
          </w:p>
          <w:p w:rsidR="007223E3" w:rsidRPr="009D29AB" w:rsidRDefault="007223E3" w:rsidP="00B0175C">
            <w:r w:rsidRPr="009D29AB">
              <w:t>- Повышение ИКТ - компетентности;</w:t>
            </w:r>
          </w:p>
        </w:tc>
        <w:tc>
          <w:tcPr>
            <w:tcW w:w="2520" w:type="dxa"/>
          </w:tcPr>
          <w:p w:rsidR="007223E3" w:rsidRPr="009D29AB" w:rsidRDefault="007223E3" w:rsidP="00B0175C">
            <w:pPr>
              <w:jc w:val="center"/>
            </w:pPr>
            <w:r w:rsidRPr="009D29AB">
              <w:t>в течение года</w:t>
            </w:r>
          </w:p>
        </w:tc>
        <w:tc>
          <w:tcPr>
            <w:tcW w:w="2520" w:type="dxa"/>
          </w:tcPr>
          <w:p w:rsidR="007223E3" w:rsidRPr="009D29AB" w:rsidRDefault="007223E3" w:rsidP="00B0175C">
            <w:pPr>
              <w:spacing w:before="100" w:beforeAutospacing="1"/>
              <w:jc w:val="center"/>
              <w:rPr>
                <w:color w:val="000000"/>
              </w:rPr>
            </w:pPr>
            <w:r w:rsidRPr="009D29AB">
              <w:rPr>
                <w:color w:val="000000"/>
              </w:rPr>
              <w:t xml:space="preserve">Педагоги, </w:t>
            </w:r>
            <w:r>
              <w:rPr>
                <w:color w:val="000000"/>
              </w:rPr>
              <w:t>об</w:t>
            </w:r>
            <w:r w:rsidRPr="009D29AB">
              <w:rPr>
                <w:color w:val="000000"/>
              </w:rPr>
              <w:t>уча</w:t>
            </w:r>
            <w:r>
              <w:rPr>
                <w:color w:val="000000"/>
              </w:rPr>
              <w:t>ю</w:t>
            </w:r>
            <w:r w:rsidRPr="009D29AB">
              <w:rPr>
                <w:color w:val="000000"/>
              </w:rPr>
              <w:t>щиеся, родители</w:t>
            </w:r>
          </w:p>
        </w:tc>
        <w:tc>
          <w:tcPr>
            <w:tcW w:w="2160" w:type="dxa"/>
          </w:tcPr>
          <w:p w:rsidR="007223E3" w:rsidRPr="009D29AB" w:rsidRDefault="007223E3" w:rsidP="00B0175C">
            <w:pPr>
              <w:spacing w:before="100" w:beforeAutospacing="1"/>
              <w:jc w:val="center"/>
              <w:rPr>
                <w:color w:val="000000"/>
              </w:rPr>
            </w:pPr>
            <w:r w:rsidRPr="009D29AB">
              <w:rPr>
                <w:color w:val="000000"/>
              </w:rPr>
              <w:t>Заместители  директора по УВР и ВР</w:t>
            </w:r>
          </w:p>
        </w:tc>
      </w:tr>
      <w:tr w:rsidR="007223E3" w:rsidRPr="009D29AB" w:rsidTr="00B0175C">
        <w:tc>
          <w:tcPr>
            <w:tcW w:w="588" w:type="dxa"/>
          </w:tcPr>
          <w:p w:rsidR="007223E3" w:rsidRPr="009D29AB" w:rsidRDefault="007223E3" w:rsidP="00B0175C">
            <w:pPr>
              <w:spacing w:before="100" w:beforeAutospacing="1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6120" w:type="dxa"/>
          </w:tcPr>
          <w:p w:rsidR="007223E3" w:rsidRPr="009D29AB" w:rsidRDefault="007223E3" w:rsidP="00B0175C">
            <w:r w:rsidRPr="009D29AB">
              <w:t>Участие в конкурсах инновационной де</w:t>
            </w:r>
            <w:r>
              <w:t xml:space="preserve">ятельности  </w:t>
            </w:r>
          </w:p>
        </w:tc>
        <w:tc>
          <w:tcPr>
            <w:tcW w:w="2520" w:type="dxa"/>
          </w:tcPr>
          <w:p w:rsidR="007223E3" w:rsidRPr="009D29AB" w:rsidRDefault="007223E3" w:rsidP="00B0175C">
            <w:pPr>
              <w:jc w:val="center"/>
            </w:pPr>
            <w:r w:rsidRPr="009D29AB">
              <w:t>в течение года</w:t>
            </w:r>
          </w:p>
        </w:tc>
        <w:tc>
          <w:tcPr>
            <w:tcW w:w="2520" w:type="dxa"/>
          </w:tcPr>
          <w:p w:rsidR="007223E3" w:rsidRPr="009D29AB" w:rsidRDefault="007223E3" w:rsidP="00B0175C">
            <w:pPr>
              <w:spacing w:before="100" w:beforeAutospacing="1"/>
              <w:jc w:val="center"/>
              <w:rPr>
                <w:color w:val="000000"/>
              </w:rPr>
            </w:pPr>
            <w:r w:rsidRPr="009D29AB">
              <w:rPr>
                <w:color w:val="000000"/>
              </w:rPr>
              <w:t>Педагоги</w:t>
            </w:r>
          </w:p>
        </w:tc>
        <w:tc>
          <w:tcPr>
            <w:tcW w:w="2160" w:type="dxa"/>
          </w:tcPr>
          <w:p w:rsidR="007223E3" w:rsidRPr="009D29AB" w:rsidRDefault="007223E3" w:rsidP="00B0175C">
            <w:pPr>
              <w:spacing w:before="100" w:beforeAutospacing="1"/>
              <w:jc w:val="center"/>
              <w:rPr>
                <w:color w:val="000000"/>
              </w:rPr>
            </w:pPr>
            <w:r w:rsidRPr="009D29AB">
              <w:rPr>
                <w:color w:val="000000"/>
              </w:rPr>
              <w:t>Заместители  директора по УВР и ВР</w:t>
            </w:r>
          </w:p>
        </w:tc>
      </w:tr>
      <w:tr w:rsidR="007223E3" w:rsidRPr="009D29AB" w:rsidTr="00B0175C">
        <w:tc>
          <w:tcPr>
            <w:tcW w:w="588" w:type="dxa"/>
          </w:tcPr>
          <w:p w:rsidR="007223E3" w:rsidRPr="009D29AB" w:rsidRDefault="007223E3" w:rsidP="00B0175C">
            <w:pPr>
              <w:spacing w:before="100" w:beforeAutospacing="1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6120" w:type="dxa"/>
          </w:tcPr>
          <w:p w:rsidR="007223E3" w:rsidRPr="009D29AB" w:rsidRDefault="007223E3" w:rsidP="00B0175C">
            <w:r w:rsidRPr="009D29AB">
              <w:t>Участие в форумах, научно-практических конференциях с докладами и презентацией опыта по инновационной деятельности</w:t>
            </w:r>
          </w:p>
        </w:tc>
        <w:tc>
          <w:tcPr>
            <w:tcW w:w="2520" w:type="dxa"/>
          </w:tcPr>
          <w:p w:rsidR="007223E3" w:rsidRPr="009D29AB" w:rsidRDefault="007223E3" w:rsidP="00B0175C">
            <w:pPr>
              <w:jc w:val="center"/>
            </w:pPr>
            <w:r w:rsidRPr="009D29AB">
              <w:t>в течение года</w:t>
            </w:r>
          </w:p>
        </w:tc>
        <w:tc>
          <w:tcPr>
            <w:tcW w:w="2520" w:type="dxa"/>
          </w:tcPr>
          <w:p w:rsidR="007223E3" w:rsidRPr="009D29AB" w:rsidRDefault="007223E3" w:rsidP="00B0175C">
            <w:pPr>
              <w:spacing w:before="100" w:beforeAutospacing="1"/>
              <w:jc w:val="center"/>
              <w:rPr>
                <w:color w:val="000000"/>
              </w:rPr>
            </w:pPr>
            <w:r w:rsidRPr="009D29AB">
              <w:rPr>
                <w:color w:val="000000"/>
              </w:rPr>
              <w:t>Педагоги</w:t>
            </w:r>
          </w:p>
        </w:tc>
        <w:tc>
          <w:tcPr>
            <w:tcW w:w="2160" w:type="dxa"/>
          </w:tcPr>
          <w:p w:rsidR="007223E3" w:rsidRPr="009D29AB" w:rsidRDefault="007223E3" w:rsidP="00B0175C">
            <w:pPr>
              <w:spacing w:before="100" w:beforeAutospacing="1"/>
              <w:jc w:val="center"/>
              <w:rPr>
                <w:color w:val="000000"/>
              </w:rPr>
            </w:pPr>
            <w:r w:rsidRPr="009D29AB">
              <w:rPr>
                <w:color w:val="000000"/>
              </w:rPr>
              <w:t>Заместители  директора по УВР и ВР</w:t>
            </w:r>
          </w:p>
        </w:tc>
      </w:tr>
      <w:tr w:rsidR="007223E3" w:rsidRPr="009D29AB" w:rsidTr="00B0175C">
        <w:tc>
          <w:tcPr>
            <w:tcW w:w="588" w:type="dxa"/>
          </w:tcPr>
          <w:p w:rsidR="007223E3" w:rsidRPr="009D29AB" w:rsidRDefault="007223E3" w:rsidP="00B0175C">
            <w:pPr>
              <w:spacing w:before="100" w:beforeAutospacing="1"/>
              <w:rPr>
                <w:color w:val="000000"/>
              </w:rPr>
            </w:pPr>
            <w:r>
              <w:rPr>
                <w:color w:val="000000"/>
              </w:rPr>
              <w:t>7.</w:t>
            </w:r>
          </w:p>
        </w:tc>
        <w:tc>
          <w:tcPr>
            <w:tcW w:w="6120" w:type="dxa"/>
          </w:tcPr>
          <w:p w:rsidR="007223E3" w:rsidRPr="009D29AB" w:rsidRDefault="007223E3" w:rsidP="00B0175C">
            <w:r w:rsidRPr="009D29AB">
              <w:t>Презентация инновационных продуктов  «Открытый урок», «Мои инновации», «Мои профессиональные компетентности», «Достижения педагога».</w:t>
            </w:r>
          </w:p>
        </w:tc>
        <w:tc>
          <w:tcPr>
            <w:tcW w:w="2520" w:type="dxa"/>
          </w:tcPr>
          <w:p w:rsidR="007223E3" w:rsidRPr="009D29AB" w:rsidRDefault="007223E3" w:rsidP="00A05D96">
            <w:pPr>
              <w:numPr>
                <w:ilvl w:val="1"/>
                <w:numId w:val="22"/>
              </w:numPr>
              <w:ind w:left="1080" w:hanging="360"/>
              <w:jc w:val="center"/>
            </w:pPr>
            <w:r>
              <w:t>декабрь, апрель</w:t>
            </w:r>
          </w:p>
        </w:tc>
        <w:tc>
          <w:tcPr>
            <w:tcW w:w="2520" w:type="dxa"/>
          </w:tcPr>
          <w:p w:rsidR="007223E3" w:rsidRPr="009D29AB" w:rsidRDefault="007223E3" w:rsidP="00B0175C">
            <w:pPr>
              <w:spacing w:before="100" w:beforeAutospacing="1"/>
              <w:jc w:val="center"/>
              <w:rPr>
                <w:color w:val="000000"/>
              </w:rPr>
            </w:pPr>
            <w:r w:rsidRPr="009D29AB">
              <w:rPr>
                <w:color w:val="000000"/>
              </w:rPr>
              <w:t>педагоги</w:t>
            </w:r>
          </w:p>
        </w:tc>
        <w:tc>
          <w:tcPr>
            <w:tcW w:w="2160" w:type="dxa"/>
          </w:tcPr>
          <w:p w:rsidR="007223E3" w:rsidRPr="009D29AB" w:rsidRDefault="007223E3" w:rsidP="00B0175C">
            <w:pPr>
              <w:spacing w:before="100" w:beforeAutospacing="1"/>
              <w:jc w:val="center"/>
              <w:rPr>
                <w:color w:val="000000"/>
              </w:rPr>
            </w:pPr>
            <w:r w:rsidRPr="009D29AB">
              <w:rPr>
                <w:color w:val="000000"/>
              </w:rPr>
              <w:t>Заместители директора по УВР и ВР</w:t>
            </w:r>
          </w:p>
        </w:tc>
      </w:tr>
    </w:tbl>
    <w:p w:rsidR="007223E3" w:rsidRPr="009D29AB" w:rsidRDefault="007223E3" w:rsidP="00F759D6">
      <w:pPr>
        <w:spacing w:before="100" w:beforeAutospacing="1"/>
        <w:rPr>
          <w:color w:val="000000"/>
        </w:rPr>
      </w:pPr>
    </w:p>
    <w:p w:rsidR="007223E3" w:rsidRDefault="007223E3" w:rsidP="00F759D6">
      <w:pPr>
        <w:ind w:firstLine="567"/>
        <w:jc w:val="both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rFonts w:ascii="Bookman Old Style" w:hAnsi="Bookman Old Style"/>
          <w:b/>
          <w:bCs/>
          <w:i/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Pr="00AC5F9E" w:rsidRDefault="007223E3" w:rsidP="00F759D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Курсы повышения квалификации педагогических работников МКОУ «Ушакинская СОШ №1»</w:t>
      </w:r>
    </w:p>
    <w:p w:rsidR="007223E3" w:rsidRPr="00AC5F9E" w:rsidRDefault="007223E3" w:rsidP="00F759D6">
      <w:pPr>
        <w:tabs>
          <w:tab w:val="left" w:pos="8055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tbl>
      <w:tblPr>
        <w:tblW w:w="16145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94"/>
        <w:gridCol w:w="2466"/>
        <w:gridCol w:w="2160"/>
        <w:gridCol w:w="2700"/>
        <w:gridCol w:w="2880"/>
        <w:gridCol w:w="2880"/>
        <w:gridCol w:w="2465"/>
      </w:tblGrid>
      <w:tr w:rsidR="007223E3" w:rsidRPr="007A6614" w:rsidTr="00B0175C">
        <w:tc>
          <w:tcPr>
            <w:tcW w:w="594" w:type="dxa"/>
          </w:tcPr>
          <w:p w:rsidR="007223E3" w:rsidRPr="00FF6473" w:rsidRDefault="007223E3" w:rsidP="00B0175C">
            <w:pPr>
              <w:tabs>
                <w:tab w:val="left" w:pos="8055"/>
              </w:tabs>
              <w:jc w:val="center"/>
            </w:pPr>
            <w:r w:rsidRPr="00FF6473">
              <w:t>№ п/п</w:t>
            </w:r>
          </w:p>
        </w:tc>
        <w:tc>
          <w:tcPr>
            <w:tcW w:w="2466" w:type="dxa"/>
          </w:tcPr>
          <w:p w:rsidR="007223E3" w:rsidRPr="00FF6473" w:rsidRDefault="007223E3" w:rsidP="00B0175C">
            <w:pPr>
              <w:tabs>
                <w:tab w:val="left" w:pos="8055"/>
              </w:tabs>
              <w:jc w:val="center"/>
            </w:pPr>
            <w:r w:rsidRPr="00FF6473">
              <w:t>ФИО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tabs>
                <w:tab w:val="left" w:pos="8055"/>
              </w:tabs>
              <w:jc w:val="center"/>
            </w:pPr>
            <w:r>
              <w:t>должность</w:t>
            </w:r>
          </w:p>
        </w:tc>
        <w:tc>
          <w:tcPr>
            <w:tcW w:w="2700" w:type="dxa"/>
          </w:tcPr>
          <w:p w:rsidR="007223E3" w:rsidRPr="00FF6473" w:rsidRDefault="007223E3" w:rsidP="00B0175C">
            <w:pPr>
              <w:tabs>
                <w:tab w:val="left" w:pos="8055"/>
              </w:tabs>
              <w:jc w:val="center"/>
            </w:pPr>
            <w:r>
              <w:t xml:space="preserve">2012 </w:t>
            </w:r>
            <w:r w:rsidRPr="00FF6473">
              <w:t>.год</w:t>
            </w:r>
          </w:p>
        </w:tc>
        <w:tc>
          <w:tcPr>
            <w:tcW w:w="2880" w:type="dxa"/>
          </w:tcPr>
          <w:p w:rsidR="007223E3" w:rsidRPr="00FF6473" w:rsidRDefault="007223E3" w:rsidP="00B0175C">
            <w:pPr>
              <w:tabs>
                <w:tab w:val="left" w:pos="8055"/>
              </w:tabs>
              <w:jc w:val="center"/>
            </w:pPr>
            <w:r>
              <w:t xml:space="preserve">2013 </w:t>
            </w:r>
            <w:r w:rsidRPr="00FF6473">
              <w:t>.год</w:t>
            </w:r>
          </w:p>
        </w:tc>
        <w:tc>
          <w:tcPr>
            <w:tcW w:w="2880" w:type="dxa"/>
          </w:tcPr>
          <w:p w:rsidR="007223E3" w:rsidRPr="00FF6473" w:rsidRDefault="007223E3" w:rsidP="00B0175C">
            <w:pPr>
              <w:tabs>
                <w:tab w:val="left" w:pos="8055"/>
              </w:tabs>
              <w:jc w:val="center"/>
            </w:pPr>
            <w:r>
              <w:t xml:space="preserve">2014 </w:t>
            </w:r>
            <w:r w:rsidRPr="00FF6473">
              <w:t>год</w:t>
            </w:r>
          </w:p>
        </w:tc>
        <w:tc>
          <w:tcPr>
            <w:tcW w:w="2465" w:type="dxa"/>
          </w:tcPr>
          <w:p w:rsidR="007223E3" w:rsidRPr="00FF6473" w:rsidRDefault="007223E3" w:rsidP="00B0175C">
            <w:pPr>
              <w:tabs>
                <w:tab w:val="left" w:pos="8055"/>
              </w:tabs>
              <w:jc w:val="center"/>
            </w:pPr>
            <w:r>
              <w:t xml:space="preserve">2015 </w:t>
            </w:r>
            <w:r w:rsidRPr="00FF6473">
              <w:t>год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1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Гай Артем Владиславович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англ.языка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Pr="005A3FDE" w:rsidRDefault="007223E3" w:rsidP="00B0175C">
            <w:pPr>
              <w:tabs>
                <w:tab w:val="left" w:pos="8055"/>
              </w:tabs>
            </w:pPr>
            <w:r w:rsidRPr="005A3FDE">
              <w:t xml:space="preserve">МС, </w:t>
            </w:r>
            <w:r>
              <w:t>закончил СПб педагогический колледж № 4 27.06.2013 г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2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Данилова Татьяна Николаевна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географии и биологии</w:t>
            </w:r>
          </w:p>
        </w:tc>
        <w:tc>
          <w:tcPr>
            <w:tcW w:w="2700" w:type="dxa"/>
          </w:tcPr>
          <w:p w:rsidR="007223E3" w:rsidRDefault="007223E3" w:rsidP="00B0175C">
            <w:pPr>
              <w:jc w:val="both"/>
            </w:pPr>
            <w:r>
              <w:t xml:space="preserve">ГАОУ ДПО «ЛОИРО», 2012 г. № 769, 108 ч. </w:t>
            </w:r>
          </w:p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Default="007223E3" w:rsidP="00B0175C">
            <w:pPr>
              <w:jc w:val="both"/>
            </w:pPr>
            <w:r>
              <w:t xml:space="preserve">ГАОУ ДПО «ЛОИРО», 2014 г. № 769, 108 ч. </w:t>
            </w:r>
          </w:p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3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Золотухина Анастасия Эдуардовна (совмест)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библиотек.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Default="007223E3" w:rsidP="00B0175C">
            <w:pPr>
              <w:tabs>
                <w:tab w:val="left" w:pos="8055"/>
              </w:tabs>
            </w:pPr>
            <w:r w:rsidRPr="005F7E82">
              <w:t>записана на обучение</w:t>
            </w:r>
          </w:p>
          <w:p w:rsidR="007223E3" w:rsidRPr="005F7E82" w:rsidRDefault="007223E3" w:rsidP="00B0175C">
            <w:pPr>
              <w:tabs>
                <w:tab w:val="left" w:pos="8055"/>
              </w:tabs>
            </w:pPr>
            <w:r>
              <w:t>в АОУ ВПО «ЛГУ им. А.С.Пушкина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4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Галицын Степан Николаевич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психолог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Pr="005A3FDE" w:rsidRDefault="007223E3" w:rsidP="00B0175C">
            <w:pPr>
              <w:tabs>
                <w:tab w:val="left" w:pos="8055"/>
              </w:tabs>
            </w:pPr>
            <w:r w:rsidRPr="005A3FDE">
              <w:t xml:space="preserve">МС, закончил </w:t>
            </w:r>
            <w:r>
              <w:t>АОУ ВПО «ЛГУ им. А.С.Пушкина 22.06.2015 г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5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Иванова Александра Ивановна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химии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F41F6B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6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Исмаилов Роман Теймурович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информат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Pr="00F41F6B" w:rsidRDefault="007223E3" w:rsidP="00B0175C">
            <w:pPr>
              <w:tabs>
                <w:tab w:val="left" w:pos="8055"/>
              </w:tabs>
            </w:pPr>
            <w:r w:rsidRPr="00F41F6B">
              <w:t>переподготовка по специальности «учитель»</w:t>
            </w:r>
            <w:r>
              <w:t xml:space="preserve"> в ГАОУ ДПО «ЛОИРО»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7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Коваленок Людмила Анатольевна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русского языка и литературы</w:t>
            </w:r>
          </w:p>
        </w:tc>
        <w:tc>
          <w:tcPr>
            <w:tcW w:w="2700" w:type="dxa"/>
          </w:tcPr>
          <w:p w:rsidR="007223E3" w:rsidRDefault="007223E3" w:rsidP="00B0175C">
            <w:pPr>
              <w:jc w:val="both"/>
            </w:pPr>
            <w:r>
              <w:t>ГАОУ ДПО «ЛОИРО», 2012 г. № 3504</w:t>
            </w:r>
          </w:p>
          <w:p w:rsidR="007223E3" w:rsidRPr="005F7E82" w:rsidRDefault="007223E3" w:rsidP="00B0175C">
            <w:pPr>
              <w:jc w:val="both"/>
            </w:pPr>
            <w:r>
              <w:t>ГАОУ ДПО «ЛОИРО», 2012 г. № 233</w:t>
            </w: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Default="007223E3" w:rsidP="00B0175C">
            <w:pPr>
              <w:tabs>
                <w:tab w:val="left" w:pos="8055"/>
              </w:tabs>
            </w:pPr>
            <w:r w:rsidRPr="005F7E82">
              <w:t>записана на обучение</w:t>
            </w:r>
          </w:p>
          <w:p w:rsidR="007223E3" w:rsidRPr="005F7E82" w:rsidRDefault="007223E3" w:rsidP="00B0175C">
            <w:pPr>
              <w:tabs>
                <w:tab w:val="left" w:pos="8055"/>
              </w:tabs>
            </w:pPr>
            <w:r>
              <w:t>в АОУ ВПО «ЛГУ им. А.С.Пушкина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8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Кожухова Татьяна Вячеславовна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технологии</w:t>
            </w:r>
          </w:p>
        </w:tc>
        <w:tc>
          <w:tcPr>
            <w:tcW w:w="2700" w:type="dxa"/>
          </w:tcPr>
          <w:p w:rsidR="007223E3" w:rsidRPr="00A55C73" w:rsidRDefault="007223E3" w:rsidP="00B0175C">
            <w:pPr>
              <w:jc w:val="both"/>
            </w:pPr>
          </w:p>
        </w:tc>
        <w:tc>
          <w:tcPr>
            <w:tcW w:w="2880" w:type="dxa"/>
          </w:tcPr>
          <w:p w:rsidR="007223E3" w:rsidRPr="00A55C73" w:rsidRDefault="007223E3" w:rsidP="00B0175C">
            <w:pPr>
              <w:jc w:val="both"/>
            </w:pPr>
            <w:r>
              <w:t>ГАОУ ДПО «ЛОИРО», 2013 г № 348 120 ч.</w:t>
            </w:r>
          </w:p>
        </w:tc>
        <w:tc>
          <w:tcPr>
            <w:tcW w:w="2880" w:type="dxa"/>
          </w:tcPr>
          <w:p w:rsidR="007223E3" w:rsidRDefault="007223E3" w:rsidP="00B0175C">
            <w:pPr>
              <w:jc w:val="both"/>
            </w:pPr>
          </w:p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Default="007223E3" w:rsidP="00B0175C">
            <w:pPr>
              <w:tabs>
                <w:tab w:val="left" w:pos="8055"/>
              </w:tabs>
            </w:pPr>
            <w:r>
              <w:t>АОУ ВПО «ЛГУ им. А.С.Пушкина, 2015 г</w:t>
            </w:r>
          </w:p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  <w:r>
              <w:t>№ 14 0400899 112 ч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9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Короткова Ольга Павловна (совмест)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ИЗО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  <w:r>
              <w:t>СПб университет культуры и искусства, 2013 г. № 43/33</w:t>
            </w: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10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Лазукина Наталья Леонидовна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англ.языка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Pr="005A3FDE" w:rsidRDefault="007223E3" w:rsidP="00B0175C">
            <w:pPr>
              <w:tabs>
                <w:tab w:val="left" w:pos="8055"/>
              </w:tabs>
            </w:pPr>
            <w:r w:rsidRPr="005A3FDE">
              <w:t>Диплом ГАОУ ДПО «ЛОИРО», о</w:t>
            </w:r>
            <w:r>
              <w:t xml:space="preserve"> профессиональной переподготоке ПП № 000530 от 27.06 2015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11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Михайлова Галина Михайловна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математики</w:t>
            </w:r>
          </w:p>
        </w:tc>
        <w:tc>
          <w:tcPr>
            <w:tcW w:w="2700" w:type="dxa"/>
          </w:tcPr>
          <w:p w:rsidR="007223E3" w:rsidRPr="005F7E82" w:rsidRDefault="007223E3" w:rsidP="00B0175C">
            <w:pPr>
              <w:jc w:val="both"/>
            </w:pPr>
          </w:p>
        </w:tc>
        <w:tc>
          <w:tcPr>
            <w:tcW w:w="2880" w:type="dxa"/>
          </w:tcPr>
          <w:p w:rsidR="007223E3" w:rsidRDefault="007223E3" w:rsidP="00B0175C">
            <w:pPr>
              <w:jc w:val="both"/>
            </w:pPr>
            <w:r>
              <w:t xml:space="preserve">АОУ ВПО «ЛГУ им. А.С.Пушкина, 2013 г </w:t>
            </w:r>
          </w:p>
          <w:p w:rsidR="007223E3" w:rsidRPr="005F7E82" w:rsidRDefault="007223E3" w:rsidP="00B0175C">
            <w:pPr>
              <w:jc w:val="both"/>
            </w:pPr>
            <w:r>
              <w:t>№ 22416, 112ч</w:t>
            </w: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Pr="00980450" w:rsidRDefault="007223E3" w:rsidP="00B0175C">
            <w:pPr>
              <w:tabs>
                <w:tab w:val="left" w:pos="8055"/>
              </w:tabs>
            </w:pPr>
            <w:r w:rsidRPr="00980450">
              <w:t>дистанционные курсы Педагогического университета «Первое сентября», 2015 год 72 часа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12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Мокеева Валентина Ивановна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начальных классов</w:t>
            </w:r>
          </w:p>
        </w:tc>
        <w:tc>
          <w:tcPr>
            <w:tcW w:w="2700" w:type="dxa"/>
          </w:tcPr>
          <w:p w:rsidR="007223E3" w:rsidRPr="005F7E82" w:rsidRDefault="007223E3" w:rsidP="00B0175C">
            <w:pPr>
              <w:jc w:val="both"/>
            </w:pPr>
            <w:r>
              <w:t>ГАОУ ДПО «ЛОИРО», 2012 г. № 4953, 72 ч</w:t>
            </w: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13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Нагурная Елена Михайловна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русского языка и литературы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  <w:r>
              <w:t>АОУ ВПО «ЛГУ им. А.С. Пушкина», 2013 № 22379 112 ч</w:t>
            </w: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14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Нонин Александр Александрович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физической культуры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  <w:r>
              <w:t>ГАОУ ДПО «ЛОИРО», 2014 № 6856, 72 ч</w:t>
            </w:r>
          </w:p>
        </w:tc>
        <w:tc>
          <w:tcPr>
            <w:tcW w:w="2465" w:type="dxa"/>
          </w:tcPr>
          <w:p w:rsidR="007223E3" w:rsidRDefault="007223E3" w:rsidP="00B0175C">
            <w:pPr>
              <w:tabs>
                <w:tab w:val="left" w:pos="8055"/>
              </w:tabs>
            </w:pPr>
            <w:r>
              <w:t>АОУ ВПО «ЛГУ им. А.С.Пушкина, 2015 г</w:t>
            </w:r>
          </w:p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  <w:r>
              <w:t>№ 14 0400914 112 ч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15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Новоселов Валерий Анатольевич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физики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16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Пашкова Сания Зуферовна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начальных классов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5F7E82" w:rsidRDefault="007223E3" w:rsidP="00B0175C">
            <w:pPr>
              <w:jc w:val="both"/>
            </w:pPr>
            <w:r>
              <w:t>АОУ ВПО «ЛГУ им. А.С. Пушкина», 16.12.2013 г., №14 0094914 112 ч</w:t>
            </w:r>
          </w:p>
        </w:tc>
        <w:tc>
          <w:tcPr>
            <w:tcW w:w="2880" w:type="dxa"/>
          </w:tcPr>
          <w:p w:rsidR="007223E3" w:rsidRPr="005F7E82" w:rsidRDefault="007223E3" w:rsidP="00B0175C">
            <w:pPr>
              <w:jc w:val="both"/>
            </w:pPr>
            <w:r>
              <w:t>АОУ ВПО «ЛГУ им. А.С. Пушкина», 26.11.2014 г., №6704 72 ч</w:t>
            </w:r>
          </w:p>
        </w:tc>
        <w:tc>
          <w:tcPr>
            <w:tcW w:w="2465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17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Роо Татьяна Федоровна</w:t>
            </w:r>
          </w:p>
        </w:tc>
        <w:tc>
          <w:tcPr>
            <w:tcW w:w="2160" w:type="dxa"/>
          </w:tcPr>
          <w:p w:rsidR="007223E3" w:rsidRDefault="007223E3" w:rsidP="00B0175C">
            <w:pPr>
              <w:jc w:val="center"/>
            </w:pPr>
            <w:r>
              <w:t>зам. дир</w:t>
            </w:r>
          </w:p>
          <w:p w:rsidR="007223E3" w:rsidRPr="00FF6473" w:rsidRDefault="007223E3" w:rsidP="00B0175C">
            <w:pPr>
              <w:jc w:val="center"/>
            </w:pPr>
            <w:r>
              <w:t>по ВР</w:t>
            </w:r>
          </w:p>
        </w:tc>
        <w:tc>
          <w:tcPr>
            <w:tcW w:w="2700" w:type="dxa"/>
          </w:tcPr>
          <w:p w:rsidR="007223E3" w:rsidRDefault="007223E3" w:rsidP="00B0175C">
            <w:pPr>
              <w:jc w:val="both"/>
            </w:pPr>
            <w:r>
              <w:t>ГАОУ ДПО «ЛОИРО», 2012 г. № 3544</w:t>
            </w:r>
          </w:p>
          <w:p w:rsidR="007223E3" w:rsidRDefault="007223E3" w:rsidP="00B0175C">
            <w:pPr>
              <w:jc w:val="both"/>
            </w:pPr>
            <w:r>
              <w:t>ГАОУ ДПО «ЛОИРО», 2012 г. № 146</w:t>
            </w:r>
          </w:p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  <w:r>
              <w:t>ГАОУ ДПО «ЛОИРО», 2012 г. № 5724</w:t>
            </w: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  <w:r>
              <w:t>ГАОУ ДПО «ЛОИРО», 2014 г.№ 9015 108 ч.</w:t>
            </w:r>
          </w:p>
        </w:tc>
        <w:tc>
          <w:tcPr>
            <w:tcW w:w="2465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  <w:r>
              <w:t>АОУ ВПО «ЛГУ им. А.С.Пушкина, 2015г №14 0400916 112 ч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18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Сергеева Светлана Вадимовна</w:t>
            </w:r>
          </w:p>
        </w:tc>
        <w:tc>
          <w:tcPr>
            <w:tcW w:w="2160" w:type="dxa"/>
          </w:tcPr>
          <w:p w:rsidR="007223E3" w:rsidRDefault="007223E3" w:rsidP="00B0175C">
            <w:pPr>
              <w:jc w:val="center"/>
            </w:pPr>
            <w:r>
              <w:t>зам. дир</w:t>
            </w:r>
          </w:p>
          <w:p w:rsidR="007223E3" w:rsidRPr="00FF6473" w:rsidRDefault="007223E3" w:rsidP="00B0175C">
            <w:pPr>
              <w:jc w:val="center"/>
            </w:pPr>
            <w:r>
              <w:t>по УВР</w:t>
            </w:r>
          </w:p>
        </w:tc>
        <w:tc>
          <w:tcPr>
            <w:tcW w:w="2700" w:type="dxa"/>
          </w:tcPr>
          <w:p w:rsidR="007223E3" w:rsidRDefault="007223E3" w:rsidP="00B0175C">
            <w:pPr>
              <w:jc w:val="both"/>
            </w:pPr>
            <w:r>
              <w:t>27.09.2011-06.06.2012 г</w:t>
            </w:r>
          </w:p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  <w:r>
              <w:t>ГАОУ ДПО «ЛОИРО»</w:t>
            </w: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Default="007223E3" w:rsidP="00B0175C">
            <w:pPr>
              <w:tabs>
                <w:tab w:val="left" w:pos="8055"/>
              </w:tabs>
            </w:pPr>
            <w:r>
              <w:t>АОУ ВПО «ЛГУ им. А.С.Пушкина, 2015г № 14 0400917 112 ч.</w:t>
            </w:r>
          </w:p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  <w:r>
              <w:t>ГАОУ ДПО «ЛОИРО», 2015 г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19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Сидоренко Оксана Петровна (совмест)</w:t>
            </w:r>
          </w:p>
        </w:tc>
        <w:tc>
          <w:tcPr>
            <w:tcW w:w="2160" w:type="dxa"/>
          </w:tcPr>
          <w:p w:rsidR="007223E3" w:rsidRPr="00AC7172" w:rsidRDefault="007223E3" w:rsidP="00B0175C">
            <w:pPr>
              <w:jc w:val="center"/>
            </w:pPr>
            <w:r w:rsidRPr="00AC7172">
              <w:t>учитель физической культуры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  <w:r w:rsidRPr="00F41F6B">
              <w:t>переподготовка по специальности «учитель</w:t>
            </w:r>
            <w:r>
              <w:t xml:space="preserve"> начальных классов</w:t>
            </w:r>
            <w:r w:rsidRPr="00F41F6B">
              <w:t>»</w:t>
            </w:r>
            <w:r>
              <w:t xml:space="preserve"> в ГАОУ ДПО «ЛОИРО»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20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Слесарева Татьяна Ивановна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педагог доп.обр.</w:t>
            </w:r>
          </w:p>
        </w:tc>
        <w:tc>
          <w:tcPr>
            <w:tcW w:w="2700" w:type="dxa"/>
          </w:tcPr>
          <w:p w:rsidR="007223E3" w:rsidRPr="005F7E82" w:rsidRDefault="007223E3" w:rsidP="00B0175C">
            <w:pPr>
              <w:jc w:val="both"/>
            </w:pPr>
            <w:r>
              <w:t>ГАОУ ДПО «ЛОИРО», 31.05.2012 г № 1969, 36 ч.</w:t>
            </w: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Default="007223E3" w:rsidP="00B0175C">
            <w:pPr>
              <w:tabs>
                <w:tab w:val="left" w:pos="8055"/>
              </w:tabs>
            </w:pPr>
            <w:r w:rsidRPr="005F7E82">
              <w:t>записана на обучение</w:t>
            </w:r>
          </w:p>
          <w:p w:rsidR="007223E3" w:rsidRPr="005F7E82" w:rsidRDefault="007223E3" w:rsidP="00B0175C">
            <w:pPr>
              <w:tabs>
                <w:tab w:val="left" w:pos="8055"/>
              </w:tabs>
            </w:pPr>
            <w:r>
              <w:t>в АОУ ВПО «ЛГУ им. А.С.Пушкина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21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Тучкова Вера Васильевна</w:t>
            </w:r>
          </w:p>
        </w:tc>
        <w:tc>
          <w:tcPr>
            <w:tcW w:w="2160" w:type="dxa"/>
          </w:tcPr>
          <w:p w:rsidR="007223E3" w:rsidRPr="00FF6473" w:rsidRDefault="007223E3" w:rsidP="00B0175C">
            <w:pPr>
              <w:jc w:val="center"/>
            </w:pPr>
            <w:r>
              <w:t>учитель начальных классов</w:t>
            </w:r>
          </w:p>
        </w:tc>
        <w:tc>
          <w:tcPr>
            <w:tcW w:w="2700" w:type="dxa"/>
          </w:tcPr>
          <w:p w:rsidR="007223E3" w:rsidRPr="005F7E82" w:rsidRDefault="007223E3" w:rsidP="00B0175C">
            <w:pPr>
              <w:jc w:val="both"/>
            </w:pPr>
            <w:r>
              <w:t>ГАОУ ДПО «ЛОИРО», 2012 г. № 1216</w:t>
            </w: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22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Храменкова Валентина Ивановна</w:t>
            </w:r>
          </w:p>
        </w:tc>
        <w:tc>
          <w:tcPr>
            <w:tcW w:w="2160" w:type="dxa"/>
          </w:tcPr>
          <w:p w:rsidR="007223E3" w:rsidRPr="000311F3" w:rsidRDefault="007223E3" w:rsidP="00B0175C">
            <w:pPr>
              <w:jc w:val="center"/>
            </w:pPr>
            <w:r>
              <w:t>учитель русского языка и литературы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Default="007223E3" w:rsidP="00B0175C">
            <w:pPr>
              <w:tabs>
                <w:tab w:val="left" w:pos="8055"/>
              </w:tabs>
            </w:pPr>
            <w:r w:rsidRPr="005F7E82">
              <w:t>записана на обучение</w:t>
            </w:r>
          </w:p>
          <w:p w:rsidR="007223E3" w:rsidRPr="005F7E82" w:rsidRDefault="007223E3" w:rsidP="00B0175C">
            <w:pPr>
              <w:tabs>
                <w:tab w:val="left" w:pos="8055"/>
              </w:tabs>
            </w:pPr>
            <w:r>
              <w:t>в АОУ ВПО «ЛГУ им. А.С.Пушкина</w:t>
            </w: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23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Чепрунова Лариса Васильевна</w:t>
            </w:r>
          </w:p>
        </w:tc>
        <w:tc>
          <w:tcPr>
            <w:tcW w:w="2160" w:type="dxa"/>
          </w:tcPr>
          <w:p w:rsidR="007223E3" w:rsidRPr="000311F3" w:rsidRDefault="007223E3" w:rsidP="00B0175C">
            <w:pPr>
              <w:jc w:val="center"/>
            </w:pPr>
            <w:r>
              <w:t>учитель начальных классов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  <w:r>
              <w:t>АОУ ВПО «ЛГУ им. А.С. Пушкина», 2013 г № 21628, 72 ч.</w:t>
            </w: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465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594" w:type="dxa"/>
          </w:tcPr>
          <w:p w:rsidR="007223E3" w:rsidRPr="00AC7172" w:rsidRDefault="007223E3" w:rsidP="00B0175C">
            <w:pPr>
              <w:jc w:val="center"/>
            </w:pPr>
            <w:r w:rsidRPr="00AC7172">
              <w:t>24</w:t>
            </w:r>
          </w:p>
        </w:tc>
        <w:tc>
          <w:tcPr>
            <w:tcW w:w="2466" w:type="dxa"/>
          </w:tcPr>
          <w:p w:rsidR="007223E3" w:rsidRPr="00AC7172" w:rsidRDefault="007223E3" w:rsidP="00B0175C">
            <w:r w:rsidRPr="00AC7172">
              <w:t>Чеснокова Ольга Николаевна</w:t>
            </w:r>
          </w:p>
        </w:tc>
        <w:tc>
          <w:tcPr>
            <w:tcW w:w="2160" w:type="dxa"/>
          </w:tcPr>
          <w:p w:rsidR="007223E3" w:rsidRPr="00AC7172" w:rsidRDefault="007223E3" w:rsidP="00B0175C">
            <w:pPr>
              <w:jc w:val="center"/>
            </w:pPr>
            <w:r w:rsidRPr="00AC7172">
              <w:t>директор</w:t>
            </w:r>
          </w:p>
        </w:tc>
        <w:tc>
          <w:tcPr>
            <w:tcW w:w="270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color w:val="339966"/>
                <w:sz w:val="28"/>
                <w:szCs w:val="28"/>
              </w:rPr>
            </w:pPr>
            <w:r>
              <w:t>АОУ ВПО «ЛГУ им. А.С.Пушкина, 2012 г. 72 ч.</w:t>
            </w:r>
          </w:p>
        </w:tc>
        <w:tc>
          <w:tcPr>
            <w:tcW w:w="2880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color w:val="339966"/>
                <w:sz w:val="28"/>
                <w:szCs w:val="28"/>
              </w:rPr>
            </w:pPr>
          </w:p>
        </w:tc>
        <w:tc>
          <w:tcPr>
            <w:tcW w:w="2880" w:type="dxa"/>
          </w:tcPr>
          <w:p w:rsidR="007223E3" w:rsidRDefault="007223E3" w:rsidP="00B0175C">
            <w:pPr>
              <w:tabs>
                <w:tab w:val="left" w:pos="8055"/>
              </w:tabs>
            </w:pPr>
            <w:r>
              <w:t>Академия инновационного управления, СПб , 2014 г.</w:t>
            </w:r>
          </w:p>
          <w:p w:rsidR="007223E3" w:rsidRPr="00383E97" w:rsidRDefault="007223E3" w:rsidP="00B0175C">
            <w:pPr>
              <w:tabs>
                <w:tab w:val="left" w:pos="8055"/>
              </w:tabs>
            </w:pPr>
            <w:r w:rsidRPr="00383E97">
              <w:t>НОУ ДПО</w:t>
            </w:r>
            <w:r>
              <w:t xml:space="preserve"> «СИИБ», 2014 г., 72 ч</w:t>
            </w:r>
          </w:p>
        </w:tc>
        <w:tc>
          <w:tcPr>
            <w:tcW w:w="2465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</w:tbl>
    <w:p w:rsidR="007223E3" w:rsidRPr="00AC5F9E" w:rsidRDefault="007223E3" w:rsidP="00F759D6">
      <w:pPr>
        <w:tabs>
          <w:tab w:val="left" w:pos="8055"/>
        </w:tabs>
        <w:rPr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Pr="00AC5F9E" w:rsidRDefault="007223E3" w:rsidP="00F759D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Перспективный план  повышения квалификации педагогических работников МКОУ «Ушакинская СОШ №1»</w:t>
      </w:r>
    </w:p>
    <w:p w:rsidR="007223E3" w:rsidRDefault="007223E3" w:rsidP="00F759D6">
      <w:pPr>
        <w:rPr>
          <w:b/>
        </w:rPr>
      </w:pPr>
    </w:p>
    <w:tbl>
      <w:tblPr>
        <w:tblW w:w="12899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40"/>
        <w:gridCol w:w="2994"/>
        <w:gridCol w:w="3043"/>
        <w:gridCol w:w="2020"/>
        <w:gridCol w:w="2282"/>
        <w:gridCol w:w="2020"/>
      </w:tblGrid>
      <w:tr w:rsidR="007223E3" w:rsidRPr="007A6614" w:rsidTr="00B0175C">
        <w:tc>
          <w:tcPr>
            <w:tcW w:w="257" w:type="dxa"/>
          </w:tcPr>
          <w:p w:rsidR="007223E3" w:rsidRPr="00FF6473" w:rsidRDefault="007223E3" w:rsidP="00B0175C">
            <w:pPr>
              <w:tabs>
                <w:tab w:val="left" w:pos="8055"/>
              </w:tabs>
              <w:jc w:val="center"/>
            </w:pPr>
            <w:r w:rsidRPr="00FF6473">
              <w:t>№ п/п</w:t>
            </w:r>
          </w:p>
        </w:tc>
        <w:tc>
          <w:tcPr>
            <w:tcW w:w="3042" w:type="dxa"/>
          </w:tcPr>
          <w:p w:rsidR="007223E3" w:rsidRPr="00FF6473" w:rsidRDefault="007223E3" w:rsidP="00B0175C">
            <w:pPr>
              <w:tabs>
                <w:tab w:val="left" w:pos="8055"/>
              </w:tabs>
              <w:jc w:val="center"/>
            </w:pPr>
            <w:r w:rsidRPr="00FF6473">
              <w:t>ФИО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tabs>
                <w:tab w:val="left" w:pos="8055"/>
              </w:tabs>
              <w:jc w:val="center"/>
            </w:pPr>
            <w:r>
              <w:t>должность</w:t>
            </w:r>
          </w:p>
        </w:tc>
        <w:tc>
          <w:tcPr>
            <w:tcW w:w="2073" w:type="dxa"/>
          </w:tcPr>
          <w:p w:rsidR="007223E3" w:rsidRPr="009B4037" w:rsidRDefault="007223E3" w:rsidP="00B0175C">
            <w:pPr>
              <w:tabs>
                <w:tab w:val="left" w:pos="8055"/>
              </w:tabs>
              <w:jc w:val="center"/>
            </w:pPr>
            <w:r w:rsidRPr="009B4037">
              <w:t>2016 год</w:t>
            </w:r>
          </w:p>
        </w:tc>
        <w:tc>
          <w:tcPr>
            <w:tcW w:w="2346" w:type="dxa"/>
          </w:tcPr>
          <w:p w:rsidR="007223E3" w:rsidRPr="009B4037" w:rsidRDefault="007223E3" w:rsidP="00B0175C">
            <w:pPr>
              <w:tabs>
                <w:tab w:val="left" w:pos="8055"/>
              </w:tabs>
              <w:jc w:val="center"/>
            </w:pPr>
            <w:r w:rsidRPr="009B4037">
              <w:t>2017 год</w:t>
            </w:r>
          </w:p>
        </w:tc>
        <w:tc>
          <w:tcPr>
            <w:tcW w:w="2073" w:type="dxa"/>
          </w:tcPr>
          <w:p w:rsidR="007223E3" w:rsidRPr="009B4037" w:rsidRDefault="007223E3" w:rsidP="00B0175C">
            <w:pPr>
              <w:tabs>
                <w:tab w:val="left" w:pos="8055"/>
              </w:tabs>
              <w:jc w:val="center"/>
            </w:pPr>
            <w:r w:rsidRPr="009B4037">
              <w:t>2018 год</w:t>
            </w: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1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Гай Артем Владиславович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англ.языка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  <w:tc>
          <w:tcPr>
            <w:tcW w:w="2073" w:type="dxa"/>
          </w:tcPr>
          <w:p w:rsidR="007223E3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  <w:p w:rsidR="007223E3" w:rsidRPr="007A6614" w:rsidRDefault="007223E3" w:rsidP="00B0175C">
            <w:pPr>
              <w:jc w:val="center"/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2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Данилова Татьяна Николаевна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географии и биологии</w:t>
            </w:r>
          </w:p>
        </w:tc>
        <w:tc>
          <w:tcPr>
            <w:tcW w:w="2073" w:type="dxa"/>
          </w:tcPr>
          <w:p w:rsidR="007223E3" w:rsidRDefault="007223E3" w:rsidP="00B0175C">
            <w:pPr>
              <w:tabs>
                <w:tab w:val="left" w:pos="8055"/>
              </w:tabs>
            </w:pPr>
          </w:p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346" w:type="dxa"/>
          </w:tcPr>
          <w:p w:rsidR="007223E3" w:rsidRDefault="007223E3" w:rsidP="00B0175C">
            <w:pPr>
              <w:jc w:val="both"/>
              <w:rPr>
                <w:sz w:val="28"/>
                <w:szCs w:val="28"/>
              </w:rPr>
            </w:pPr>
          </w:p>
          <w:p w:rsidR="007223E3" w:rsidRPr="007A6614" w:rsidRDefault="007223E3" w:rsidP="00B0175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  <w:tc>
          <w:tcPr>
            <w:tcW w:w="2073" w:type="dxa"/>
          </w:tcPr>
          <w:p w:rsidR="007223E3" w:rsidRDefault="007223E3" w:rsidP="00B0175C">
            <w:pPr>
              <w:tabs>
                <w:tab w:val="left" w:pos="8055"/>
              </w:tabs>
            </w:pPr>
          </w:p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3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Золотухина Анастасия Эдуардовна (совмест)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библиотек.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  <w:p w:rsidR="007223E3" w:rsidRPr="007A6614" w:rsidRDefault="007223E3" w:rsidP="00B0175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4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Галицын Степан Николаевич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психолог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346" w:type="dxa"/>
          </w:tcPr>
          <w:p w:rsidR="007223E3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  <w:p w:rsidR="007223E3" w:rsidRPr="007A6614" w:rsidRDefault="007223E3" w:rsidP="00B0175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  <w:tc>
          <w:tcPr>
            <w:tcW w:w="2073" w:type="dxa"/>
          </w:tcPr>
          <w:p w:rsidR="007223E3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  <w:p w:rsidR="007223E3" w:rsidRPr="007A6614" w:rsidRDefault="007223E3" w:rsidP="00B0175C">
            <w:pPr>
              <w:jc w:val="center"/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5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Иванова Александра Ивановна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химии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F41F6B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6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Исмаилов Роман Теймурович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информат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7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Коваленок Людмила Анатольевна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русского языка и литературы</w:t>
            </w:r>
          </w:p>
        </w:tc>
        <w:tc>
          <w:tcPr>
            <w:tcW w:w="2073" w:type="dxa"/>
          </w:tcPr>
          <w:p w:rsidR="007223E3" w:rsidRPr="005F7E82" w:rsidRDefault="007223E3" w:rsidP="00B0175C">
            <w:pPr>
              <w:jc w:val="both"/>
            </w:pP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  <w:p w:rsidR="007223E3" w:rsidRPr="007A6614" w:rsidRDefault="007223E3" w:rsidP="00B0175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8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Кожухова Татьяна Вячеславовна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технологии</w:t>
            </w:r>
          </w:p>
        </w:tc>
        <w:tc>
          <w:tcPr>
            <w:tcW w:w="2073" w:type="dxa"/>
          </w:tcPr>
          <w:p w:rsidR="007223E3" w:rsidRPr="00A55C73" w:rsidRDefault="007223E3" w:rsidP="00B0175C">
            <w:pPr>
              <w:jc w:val="both"/>
            </w:pPr>
          </w:p>
        </w:tc>
        <w:tc>
          <w:tcPr>
            <w:tcW w:w="2346" w:type="dxa"/>
          </w:tcPr>
          <w:p w:rsidR="007223E3" w:rsidRPr="00A55C73" w:rsidRDefault="007223E3" w:rsidP="00B0175C">
            <w:pPr>
              <w:jc w:val="both"/>
            </w:pP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9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Короткова Ольга Павловна (совмест)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ИЗО</w:t>
            </w:r>
          </w:p>
        </w:tc>
        <w:tc>
          <w:tcPr>
            <w:tcW w:w="2073" w:type="dxa"/>
          </w:tcPr>
          <w:p w:rsidR="007223E3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  <w:p w:rsidR="007223E3" w:rsidRPr="009B4037" w:rsidRDefault="007223E3" w:rsidP="00B0175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10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Лазукина Наталья Леонидовна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англ.языка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11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Михайлова Галина Михайловна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математики</w:t>
            </w:r>
          </w:p>
        </w:tc>
        <w:tc>
          <w:tcPr>
            <w:tcW w:w="2073" w:type="dxa"/>
          </w:tcPr>
          <w:p w:rsidR="007223E3" w:rsidRPr="005F7E82" w:rsidRDefault="007223E3" w:rsidP="00B0175C">
            <w:pPr>
              <w:jc w:val="center"/>
            </w:pPr>
            <w:r>
              <w:t>+</w:t>
            </w:r>
          </w:p>
        </w:tc>
        <w:tc>
          <w:tcPr>
            <w:tcW w:w="2346" w:type="dxa"/>
          </w:tcPr>
          <w:p w:rsidR="007223E3" w:rsidRPr="005F7E82" w:rsidRDefault="007223E3" w:rsidP="00B0175C">
            <w:pPr>
              <w:jc w:val="both"/>
            </w:pP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12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Мокеева Валентина Ивановна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начальных классов</w:t>
            </w:r>
          </w:p>
        </w:tc>
        <w:tc>
          <w:tcPr>
            <w:tcW w:w="2073" w:type="dxa"/>
          </w:tcPr>
          <w:p w:rsidR="007223E3" w:rsidRDefault="007223E3" w:rsidP="00B0175C">
            <w:pPr>
              <w:jc w:val="both"/>
            </w:pPr>
          </w:p>
          <w:p w:rsidR="007223E3" w:rsidRPr="005F7E82" w:rsidRDefault="007223E3" w:rsidP="00B0175C">
            <w:pPr>
              <w:jc w:val="center"/>
            </w:pPr>
            <w:r>
              <w:t>+</w:t>
            </w: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13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Нагурная Елена Михайловна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русского языка и литературы</w:t>
            </w:r>
          </w:p>
        </w:tc>
        <w:tc>
          <w:tcPr>
            <w:tcW w:w="2073" w:type="dxa"/>
          </w:tcPr>
          <w:p w:rsidR="007223E3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  <w:p w:rsidR="007223E3" w:rsidRPr="009B4037" w:rsidRDefault="007223E3" w:rsidP="00B0175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  <w:tc>
          <w:tcPr>
            <w:tcW w:w="2346" w:type="dxa"/>
          </w:tcPr>
          <w:p w:rsidR="007223E3" w:rsidRDefault="007223E3" w:rsidP="00B0175C">
            <w:pPr>
              <w:tabs>
                <w:tab w:val="left" w:pos="8055"/>
              </w:tabs>
            </w:pPr>
          </w:p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14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Нонин Александр Александрович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физической культуры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  <w:p w:rsidR="007223E3" w:rsidRPr="009B4037" w:rsidRDefault="007223E3" w:rsidP="00B0175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15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Новоселов Валерий Анатольевич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физики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16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Пашкова Сания Зуферовна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начальных классов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346" w:type="dxa"/>
          </w:tcPr>
          <w:p w:rsidR="007223E3" w:rsidRDefault="007223E3" w:rsidP="00B0175C">
            <w:pPr>
              <w:jc w:val="both"/>
            </w:pPr>
          </w:p>
          <w:p w:rsidR="007223E3" w:rsidRPr="005F7E82" w:rsidRDefault="007223E3" w:rsidP="00B0175C">
            <w:pPr>
              <w:jc w:val="center"/>
            </w:pPr>
            <w:r>
              <w:t>+</w:t>
            </w:r>
          </w:p>
        </w:tc>
        <w:tc>
          <w:tcPr>
            <w:tcW w:w="2073" w:type="dxa"/>
          </w:tcPr>
          <w:p w:rsidR="007223E3" w:rsidRPr="005F7E82" w:rsidRDefault="007223E3" w:rsidP="00B0175C">
            <w:pPr>
              <w:jc w:val="both"/>
            </w:pP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17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Роо Татьяна Федоровна</w:t>
            </w:r>
          </w:p>
        </w:tc>
        <w:tc>
          <w:tcPr>
            <w:tcW w:w="3108" w:type="dxa"/>
          </w:tcPr>
          <w:p w:rsidR="007223E3" w:rsidRDefault="007223E3" w:rsidP="00B0175C">
            <w:pPr>
              <w:jc w:val="center"/>
            </w:pPr>
            <w:r>
              <w:t>зам. дир</w:t>
            </w:r>
          </w:p>
          <w:p w:rsidR="007223E3" w:rsidRPr="00FF6473" w:rsidRDefault="007223E3" w:rsidP="00B0175C">
            <w:pPr>
              <w:jc w:val="center"/>
            </w:pPr>
            <w:r>
              <w:t>по ВР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18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Сергеева Светлана Вадимовна</w:t>
            </w:r>
          </w:p>
        </w:tc>
        <w:tc>
          <w:tcPr>
            <w:tcW w:w="3108" w:type="dxa"/>
          </w:tcPr>
          <w:p w:rsidR="007223E3" w:rsidRDefault="007223E3" w:rsidP="00B0175C">
            <w:pPr>
              <w:jc w:val="center"/>
            </w:pPr>
            <w:r>
              <w:t>зам. дир</w:t>
            </w:r>
          </w:p>
          <w:p w:rsidR="007223E3" w:rsidRPr="00FF6473" w:rsidRDefault="007223E3" w:rsidP="00B0175C">
            <w:pPr>
              <w:jc w:val="center"/>
            </w:pPr>
            <w:r>
              <w:t>по УВР</w:t>
            </w:r>
          </w:p>
        </w:tc>
        <w:tc>
          <w:tcPr>
            <w:tcW w:w="2073" w:type="dxa"/>
          </w:tcPr>
          <w:p w:rsidR="007223E3" w:rsidRDefault="007223E3" w:rsidP="00B0175C">
            <w:pPr>
              <w:tabs>
                <w:tab w:val="left" w:pos="8055"/>
              </w:tabs>
            </w:pPr>
          </w:p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  <w:p w:rsidR="007223E3" w:rsidRPr="009B4037" w:rsidRDefault="007223E3" w:rsidP="00B0175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19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Сидоренко Оксана Петровна (совмест)</w:t>
            </w:r>
          </w:p>
        </w:tc>
        <w:tc>
          <w:tcPr>
            <w:tcW w:w="3108" w:type="dxa"/>
          </w:tcPr>
          <w:p w:rsidR="007223E3" w:rsidRPr="00AC7172" w:rsidRDefault="007223E3" w:rsidP="00B0175C">
            <w:pPr>
              <w:jc w:val="center"/>
            </w:pPr>
            <w:r w:rsidRPr="00AC7172">
              <w:t>учитель физической культуры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  <w:p w:rsidR="007223E3" w:rsidRPr="009B4037" w:rsidRDefault="007223E3" w:rsidP="00B0175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20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Слесарева Татьяна Ивановна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педагог доп.обр.</w:t>
            </w:r>
          </w:p>
        </w:tc>
        <w:tc>
          <w:tcPr>
            <w:tcW w:w="2073" w:type="dxa"/>
          </w:tcPr>
          <w:p w:rsidR="007223E3" w:rsidRPr="005F7E82" w:rsidRDefault="007223E3" w:rsidP="00B0175C">
            <w:pPr>
              <w:jc w:val="both"/>
            </w:pP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21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Тучкова Вера Васильевна</w:t>
            </w:r>
          </w:p>
        </w:tc>
        <w:tc>
          <w:tcPr>
            <w:tcW w:w="3108" w:type="dxa"/>
          </w:tcPr>
          <w:p w:rsidR="007223E3" w:rsidRPr="00FF6473" w:rsidRDefault="007223E3" w:rsidP="00B0175C">
            <w:pPr>
              <w:jc w:val="center"/>
            </w:pPr>
            <w:r>
              <w:t>учитель начальных классов</w:t>
            </w:r>
          </w:p>
        </w:tc>
        <w:tc>
          <w:tcPr>
            <w:tcW w:w="2073" w:type="dxa"/>
          </w:tcPr>
          <w:p w:rsidR="007223E3" w:rsidRPr="005F7E82" w:rsidRDefault="007223E3" w:rsidP="00B0175C">
            <w:pPr>
              <w:jc w:val="both"/>
            </w:pP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  <w:p w:rsidR="007223E3" w:rsidRPr="009B4037" w:rsidRDefault="007223E3" w:rsidP="00B0175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22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Храменкова Валентина Ивановна</w:t>
            </w:r>
          </w:p>
        </w:tc>
        <w:tc>
          <w:tcPr>
            <w:tcW w:w="3108" w:type="dxa"/>
          </w:tcPr>
          <w:p w:rsidR="007223E3" w:rsidRPr="000311F3" w:rsidRDefault="007223E3" w:rsidP="00B0175C">
            <w:pPr>
              <w:jc w:val="center"/>
            </w:pPr>
            <w:r>
              <w:t>учитель русского языка и литературы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  <w:p w:rsidR="007223E3" w:rsidRPr="009B4037" w:rsidRDefault="007223E3" w:rsidP="00B0175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23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Чепрунова Лариса Васильевна</w:t>
            </w:r>
          </w:p>
        </w:tc>
        <w:tc>
          <w:tcPr>
            <w:tcW w:w="3108" w:type="dxa"/>
          </w:tcPr>
          <w:p w:rsidR="007223E3" w:rsidRPr="000311F3" w:rsidRDefault="007223E3" w:rsidP="00B0175C">
            <w:pPr>
              <w:jc w:val="center"/>
            </w:pPr>
            <w:r>
              <w:t>учитель начальных классов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</w:t>
            </w:r>
          </w:p>
        </w:tc>
        <w:tc>
          <w:tcPr>
            <w:tcW w:w="2346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sz w:val="28"/>
                <w:szCs w:val="28"/>
              </w:rPr>
            </w:pPr>
          </w:p>
        </w:tc>
      </w:tr>
      <w:tr w:rsidR="007223E3" w:rsidRPr="007A6614" w:rsidTr="00B0175C">
        <w:tc>
          <w:tcPr>
            <w:tcW w:w="257" w:type="dxa"/>
          </w:tcPr>
          <w:p w:rsidR="007223E3" w:rsidRPr="00AC7172" w:rsidRDefault="007223E3" w:rsidP="00B0175C">
            <w:pPr>
              <w:jc w:val="center"/>
            </w:pPr>
            <w:r w:rsidRPr="00AC7172">
              <w:t>24</w:t>
            </w:r>
          </w:p>
        </w:tc>
        <w:tc>
          <w:tcPr>
            <w:tcW w:w="3042" w:type="dxa"/>
          </w:tcPr>
          <w:p w:rsidR="007223E3" w:rsidRPr="00AC7172" w:rsidRDefault="007223E3" w:rsidP="00B0175C">
            <w:r w:rsidRPr="00AC7172">
              <w:t>Чеснокова Ольга Николаевна</w:t>
            </w:r>
          </w:p>
        </w:tc>
        <w:tc>
          <w:tcPr>
            <w:tcW w:w="3108" w:type="dxa"/>
          </w:tcPr>
          <w:p w:rsidR="007223E3" w:rsidRPr="00AC7172" w:rsidRDefault="007223E3" w:rsidP="00B0175C">
            <w:pPr>
              <w:jc w:val="center"/>
            </w:pPr>
            <w:r w:rsidRPr="00AC7172">
              <w:t>директор</w:t>
            </w:r>
          </w:p>
        </w:tc>
        <w:tc>
          <w:tcPr>
            <w:tcW w:w="2073" w:type="dxa"/>
          </w:tcPr>
          <w:p w:rsidR="007223E3" w:rsidRPr="007A6614" w:rsidRDefault="007223E3" w:rsidP="00B0175C">
            <w:pPr>
              <w:tabs>
                <w:tab w:val="left" w:pos="8055"/>
              </w:tabs>
              <w:rPr>
                <w:color w:val="339966"/>
                <w:sz w:val="28"/>
                <w:szCs w:val="28"/>
              </w:rPr>
            </w:pPr>
          </w:p>
        </w:tc>
        <w:tc>
          <w:tcPr>
            <w:tcW w:w="2346" w:type="dxa"/>
          </w:tcPr>
          <w:p w:rsidR="007223E3" w:rsidRPr="00DB15B4" w:rsidRDefault="007223E3" w:rsidP="00B0175C">
            <w:pPr>
              <w:tabs>
                <w:tab w:val="left" w:pos="8055"/>
              </w:tabs>
              <w:jc w:val="center"/>
              <w:rPr>
                <w:sz w:val="28"/>
                <w:szCs w:val="28"/>
              </w:rPr>
            </w:pPr>
            <w:r w:rsidRPr="00DB15B4">
              <w:rPr>
                <w:sz w:val="28"/>
                <w:szCs w:val="28"/>
              </w:rPr>
              <w:t>+</w:t>
            </w:r>
          </w:p>
        </w:tc>
        <w:tc>
          <w:tcPr>
            <w:tcW w:w="2073" w:type="dxa"/>
          </w:tcPr>
          <w:p w:rsidR="007223E3" w:rsidRPr="00383E97" w:rsidRDefault="007223E3" w:rsidP="00B0175C">
            <w:pPr>
              <w:tabs>
                <w:tab w:val="left" w:pos="8055"/>
              </w:tabs>
            </w:pPr>
          </w:p>
        </w:tc>
      </w:tr>
    </w:tbl>
    <w:p w:rsidR="007223E3" w:rsidRPr="00AC5F9E" w:rsidRDefault="007223E3" w:rsidP="00F759D6">
      <w:pPr>
        <w:tabs>
          <w:tab w:val="left" w:pos="8055"/>
        </w:tabs>
        <w:rPr>
          <w:sz w:val="28"/>
          <w:szCs w:val="28"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jc w:val="center"/>
        <w:rPr>
          <w:b/>
          <w:sz w:val="28"/>
          <w:szCs w:val="28"/>
        </w:rPr>
      </w:pPr>
      <w:r w:rsidRPr="001757FD">
        <w:rPr>
          <w:b/>
          <w:sz w:val="28"/>
          <w:szCs w:val="28"/>
        </w:rPr>
        <w:t>Награды педагогических работников МКОУ «Ушакинская СОШ №1»</w:t>
      </w:r>
    </w:p>
    <w:tbl>
      <w:tblPr>
        <w:tblW w:w="16380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40"/>
        <w:gridCol w:w="2160"/>
        <w:gridCol w:w="1440"/>
        <w:gridCol w:w="1440"/>
        <w:gridCol w:w="1620"/>
        <w:gridCol w:w="1260"/>
        <w:gridCol w:w="1620"/>
        <w:gridCol w:w="1620"/>
        <w:gridCol w:w="1440"/>
        <w:gridCol w:w="1800"/>
        <w:gridCol w:w="1440"/>
      </w:tblGrid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№ п/п</w:t>
            </w:r>
          </w:p>
        </w:tc>
        <w:tc>
          <w:tcPr>
            <w:tcW w:w="2160" w:type="dxa"/>
          </w:tcPr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ФИО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Должность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грамота</w:t>
            </w:r>
          </w:p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МКОУ «Ушакинская СОШ №1»</w:t>
            </w: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грамота</w:t>
            </w:r>
          </w:p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Комитета</w:t>
            </w:r>
          </w:p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образования</w:t>
            </w:r>
          </w:p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 xml:space="preserve"> ТР ЛО</w:t>
            </w: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 xml:space="preserve">грамота </w:t>
            </w:r>
          </w:p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КОПО ЛО</w:t>
            </w: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награды администрации</w:t>
            </w:r>
          </w:p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МО ТР ЛО</w:t>
            </w: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награды ЗАКС ЛО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Награды Губернатора ЛО</w:t>
            </w: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 xml:space="preserve">Грамота </w:t>
            </w:r>
          </w:p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Министерства</w:t>
            </w:r>
          </w:p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образования и науки РФ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Почетные</w:t>
            </w:r>
          </w:p>
          <w:p w:rsidR="007223E3" w:rsidRPr="009B4037" w:rsidRDefault="007223E3" w:rsidP="00B0175C">
            <w:pPr>
              <w:jc w:val="center"/>
              <w:rPr>
                <w:b/>
              </w:rPr>
            </w:pPr>
            <w:r w:rsidRPr="009B4037">
              <w:rPr>
                <w:b/>
                <w:sz w:val="22"/>
                <w:szCs w:val="22"/>
              </w:rPr>
              <w:t>звания</w:t>
            </w: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1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Гай Артем Владиславович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англ.языка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2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Данилова Татьяна Николаевна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географии и биологии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Грамота, пр. № 96-к от 20.10.2006</w:t>
            </w: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Почетная грамота, 2007 г</w:t>
            </w: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Благодарственное письмо депутата ЗАКС, 28.08.2015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3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Золотухина Анастасия Эдуардовна (совмест)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библиотек.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4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Галицын Степан Николаевич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психолог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5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Иванова Александра Ивановна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химии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6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Исмаилов Роман Теймурович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информат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  <w:rPr>
                <w:color w:val="800000"/>
              </w:rPr>
            </w:pPr>
            <w:r w:rsidRPr="009B4037">
              <w:rPr>
                <w:color w:val="800000"/>
                <w:sz w:val="22"/>
                <w:szCs w:val="22"/>
              </w:rPr>
              <w:t>7</w:t>
            </w:r>
          </w:p>
        </w:tc>
        <w:tc>
          <w:tcPr>
            <w:tcW w:w="2160" w:type="dxa"/>
          </w:tcPr>
          <w:p w:rsidR="007223E3" w:rsidRPr="009B4037" w:rsidRDefault="007223E3" w:rsidP="00B0175C">
            <w:pPr>
              <w:rPr>
                <w:color w:val="800000"/>
              </w:rPr>
            </w:pPr>
            <w:r w:rsidRPr="009B4037">
              <w:rPr>
                <w:color w:val="800000"/>
                <w:sz w:val="22"/>
                <w:szCs w:val="22"/>
              </w:rPr>
              <w:t>Коваленок Людмила Анатольевна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  <w:rPr>
                <w:color w:val="800000"/>
              </w:rPr>
            </w:pPr>
            <w:r w:rsidRPr="009B4037">
              <w:rPr>
                <w:color w:val="800000"/>
                <w:sz w:val="22"/>
                <w:szCs w:val="22"/>
              </w:rPr>
              <w:t>учитель русского языка и литературы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8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Кожухова Татьяна Вячеславовна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технологии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Грамота пр. № 67 от 02.11.2006</w:t>
            </w:r>
          </w:p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Почетная грамота, пр. № 161 от 29.08.2007</w:t>
            </w: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 xml:space="preserve">Почетная грамота </w:t>
            </w:r>
          </w:p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2008 г</w:t>
            </w: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9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Короткова Ольга Павловна (совмест)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ИЗО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10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Лазукина Наталья Леонидовна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англ.языка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11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Михайлова Галина Михайловна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математики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Грамота, 2010 г</w:t>
            </w: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12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Мокеева Валентина Ивановна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начальных классов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Благодарнос. Главы МО ТР ЛО 03.11.2006,</w:t>
            </w:r>
          </w:p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Грант главы МО Тосненский район ЛО, 2014 г</w:t>
            </w: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Почетная грамота №232281 от 22.02.1988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13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Нагурная Елена Михайловна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русского языка и литературы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 xml:space="preserve">Грамота, </w:t>
            </w:r>
          </w:p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2010 г</w:t>
            </w: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14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Нонин Александр Александрович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физической культуры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Грамота</w:t>
            </w:r>
          </w:p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 xml:space="preserve">Пр. № 67 от 02.11.2006 </w:t>
            </w: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Почетная грамота Приказ от 23.04.2013 г №282/к-н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15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Новоселов Валерий Анатольевич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физики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16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Пашкова Сания Зуферовна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начальных классов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17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Роо Татьяна Федоровна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зам. дир</w:t>
            </w:r>
          </w:p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 ВР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Благод. Главы МО ТР ЛО от 02.11.2006 № 110-р</w:t>
            </w: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Благод.письм депутата ЗАКС от 28.08.2009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Почетная грамота, пр.№437/к-н от 25.04.2011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18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Сергеева Светлана Вадимовна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зам. дир</w:t>
            </w:r>
          </w:p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 УВР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Грамота пр. № 67 от 02.11.2006</w:t>
            </w:r>
          </w:p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Грамота, пр. № 161 от 29.08.2007</w:t>
            </w: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Почетная грамота, 2008 г</w:t>
            </w: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=</w:t>
            </w: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=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19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Сидоренко Оксана Петровна (совмест)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физической культуры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20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Слесарева Татьяна Ивановна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педагог доп.обр.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Грамота пр. № 67 от 02.11.2006</w:t>
            </w:r>
          </w:p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Почетная грамота пр. № 170 от 15.08.2008</w:t>
            </w: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Диплом отдела культуры ТР ЛО, 06.05.2009</w:t>
            </w: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21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Тучкова Вера Васильевна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начальных классов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Почетная грамота, 29.08.2001</w:t>
            </w:r>
          </w:p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Похвальная грамота пр. №368 от 15.12.2005</w:t>
            </w: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Почетная грамота, 2006 г</w:t>
            </w: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Почетная грамота Пр. № 72/ к-н от 23.01.2009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22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Храменкова Валентина Ивановна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русского языка и литературы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23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Чепрунова Лариса Васильевна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учитель начальных классов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Почетная грамота, пр. от 26.08.2013 г, № 77к</w:t>
            </w: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  <w:tr w:rsidR="007223E3" w:rsidRPr="009B4037" w:rsidTr="00B0175C">
        <w:tc>
          <w:tcPr>
            <w:tcW w:w="5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24</w:t>
            </w:r>
          </w:p>
        </w:tc>
        <w:tc>
          <w:tcPr>
            <w:tcW w:w="2160" w:type="dxa"/>
          </w:tcPr>
          <w:p w:rsidR="007223E3" w:rsidRPr="009B4037" w:rsidRDefault="007223E3" w:rsidP="00B0175C">
            <w:r w:rsidRPr="009B4037">
              <w:rPr>
                <w:sz w:val="22"/>
                <w:szCs w:val="22"/>
              </w:rPr>
              <w:t>Чеснокова Ольга Николаевна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директор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26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62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  <w:tc>
          <w:tcPr>
            <w:tcW w:w="1800" w:type="dxa"/>
          </w:tcPr>
          <w:p w:rsidR="007223E3" w:rsidRPr="009B4037" w:rsidRDefault="007223E3" w:rsidP="00B0175C">
            <w:pPr>
              <w:jc w:val="center"/>
            </w:pPr>
            <w:r w:rsidRPr="009B4037">
              <w:rPr>
                <w:sz w:val="22"/>
                <w:szCs w:val="22"/>
              </w:rPr>
              <w:t>Почетная грамота Пр. № 227/22-17 от 26.12.2002</w:t>
            </w:r>
          </w:p>
        </w:tc>
        <w:tc>
          <w:tcPr>
            <w:tcW w:w="1440" w:type="dxa"/>
          </w:tcPr>
          <w:p w:rsidR="007223E3" w:rsidRPr="009B4037" w:rsidRDefault="007223E3" w:rsidP="00B0175C">
            <w:pPr>
              <w:jc w:val="center"/>
            </w:pPr>
          </w:p>
        </w:tc>
      </w:tr>
    </w:tbl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Pr="009B4037" w:rsidRDefault="007223E3" w:rsidP="00F759D6">
      <w:pPr>
        <w:ind w:left="360"/>
        <w:jc w:val="center"/>
        <w:rPr>
          <w:b/>
          <w:sz w:val="28"/>
          <w:szCs w:val="28"/>
        </w:rPr>
      </w:pPr>
      <w:r w:rsidRPr="009B4037">
        <w:rPr>
          <w:b/>
          <w:sz w:val="28"/>
          <w:szCs w:val="28"/>
        </w:rPr>
        <w:t>Методическая работа учителя в 2015 – 2016 учебном году</w:t>
      </w:r>
    </w:p>
    <w:p w:rsidR="007223E3" w:rsidRPr="009B4037" w:rsidRDefault="007223E3" w:rsidP="00F759D6">
      <w:pPr>
        <w:ind w:left="360"/>
        <w:jc w:val="center"/>
        <w:rPr>
          <w:b/>
          <w:sz w:val="28"/>
          <w:szCs w:val="28"/>
        </w:rPr>
      </w:pPr>
    </w:p>
    <w:p w:rsidR="007223E3" w:rsidRPr="00862169" w:rsidRDefault="007223E3" w:rsidP="00F759D6">
      <w:pPr>
        <w:tabs>
          <w:tab w:val="left" w:pos="8550"/>
        </w:tabs>
        <w:jc w:val="center"/>
        <w:rPr>
          <w:b/>
        </w:rPr>
      </w:pPr>
      <w:r w:rsidRPr="00862169">
        <w:rPr>
          <w:b/>
        </w:rPr>
        <w:t>Администрация школы</w:t>
      </w:r>
    </w:p>
    <w:tbl>
      <w:tblPr>
        <w:tblpPr w:leftFromText="180" w:rightFromText="180" w:vertAnchor="text" w:tblpY="1"/>
        <w:tblOverlap w:val="never"/>
        <w:tblW w:w="151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2660"/>
        <w:gridCol w:w="283"/>
        <w:gridCol w:w="6345"/>
        <w:gridCol w:w="5846"/>
      </w:tblGrid>
      <w:tr w:rsidR="007223E3" w:rsidRPr="000F3A2B" w:rsidTr="00B0175C">
        <w:tc>
          <w:tcPr>
            <w:tcW w:w="2660" w:type="dxa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  <w:p w:rsidR="007223E3" w:rsidRDefault="007223E3" w:rsidP="00B0175C">
            <w:pPr>
              <w:jc w:val="center"/>
              <w:rPr>
                <w:b/>
                <w:i/>
                <w:u w:val="single"/>
              </w:rPr>
            </w:pPr>
            <w:r w:rsidRPr="00FD1AE2">
              <w:rPr>
                <w:b/>
                <w:i/>
                <w:u w:val="single"/>
              </w:rPr>
              <w:t>Чеснокова</w:t>
            </w:r>
          </w:p>
          <w:p w:rsidR="007223E3" w:rsidRPr="00FD1AE2" w:rsidRDefault="007223E3" w:rsidP="00B0175C">
            <w:pPr>
              <w:jc w:val="center"/>
            </w:pPr>
            <w:r w:rsidRPr="00FD1AE2">
              <w:rPr>
                <w:b/>
                <w:i/>
                <w:u w:val="single"/>
              </w:rPr>
              <w:t>Ольга Николаевна</w:t>
            </w: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Директор школы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Высшее, 1980 г ЛГПИ им. А.С Герцена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-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Соответствие занимаемой должности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35 лет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13 лет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055"/>
              </w:tabs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Академия инновационного управления, СПб , 2014 г.</w:t>
            </w:r>
          </w:p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НОУ ДПО «СИИБ», 2014 г., 72 ч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8023C8" w:rsidRDefault="007223E3" w:rsidP="00B0175C">
            <w:pPr>
              <w:tabs>
                <w:tab w:val="left" w:pos="8055"/>
              </w:tabs>
              <w:rPr>
                <w:sz w:val="20"/>
                <w:szCs w:val="20"/>
              </w:rPr>
            </w:pPr>
            <w:r w:rsidRPr="008023C8">
              <w:rPr>
                <w:sz w:val="20"/>
                <w:szCs w:val="20"/>
              </w:rPr>
              <w:t>Эффективность управления образовательным учреждением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Заместитель председателя ТИК</w:t>
            </w:r>
          </w:p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Член экспертной аттестационной комиссии на кафедре педагогики и психологии ЛОИРО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Почетный работник общего образования РФ</w:t>
            </w:r>
          </w:p>
        </w:tc>
      </w:tr>
      <w:tr w:rsidR="007223E3" w:rsidRPr="000F3A2B" w:rsidTr="00B0175C">
        <w:trPr>
          <w:trHeight w:val="174"/>
        </w:trPr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color w:val="000000"/>
                <w:sz w:val="20"/>
                <w:szCs w:val="20"/>
                <w:shd w:val="clear" w:color="auto" w:fill="F8F8F8"/>
              </w:rPr>
              <w:t>E-mail: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rPr>
                <w:sz w:val="20"/>
                <w:szCs w:val="20"/>
              </w:rPr>
            </w:pPr>
            <w:hyperlink r:id="rId31" w:history="1">
              <w:r w:rsidRPr="00862169">
                <w:rPr>
                  <w:rStyle w:val="Hyperlink"/>
                  <w:sz w:val="20"/>
                  <w:szCs w:val="20"/>
                </w:rPr>
                <w:t>school1_ushaki@tsn.lokos.net</w:t>
              </w:r>
            </w:hyperlink>
          </w:p>
        </w:tc>
      </w:tr>
      <w:tr w:rsidR="007223E3" w:rsidRPr="000F3A2B" w:rsidTr="00B0175C">
        <w:tc>
          <w:tcPr>
            <w:tcW w:w="2660" w:type="dxa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1980"/>
              </w:tabs>
              <w:jc w:val="center"/>
              <w:rPr>
                <w:b/>
                <w:i/>
                <w:u w:val="single"/>
              </w:rPr>
            </w:pPr>
            <w:r w:rsidRPr="00B04193">
              <w:rPr>
                <w:b/>
                <w:i/>
                <w:u w:val="single"/>
              </w:rPr>
              <w:t>Сергеева</w:t>
            </w:r>
          </w:p>
          <w:p w:rsidR="007223E3" w:rsidRPr="00B04193" w:rsidRDefault="007223E3" w:rsidP="00B0175C">
            <w:pPr>
              <w:tabs>
                <w:tab w:val="left" w:pos="1980"/>
              </w:tabs>
              <w:jc w:val="center"/>
              <w:rPr>
                <w:b/>
                <w:i/>
                <w:u w:val="single"/>
              </w:rPr>
            </w:pPr>
            <w:r w:rsidRPr="00B04193">
              <w:rPr>
                <w:b/>
                <w:i/>
                <w:u w:val="single"/>
              </w:rPr>
              <w:t>Светлана Вадимовна</w:t>
            </w: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Заместитель директора по УВР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Высшее, ЛГОУ им. А.С.Пушкина, 2000 г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Русский язык и литература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Высшая категория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17 лет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4 года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055"/>
              </w:tabs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АОУ ВПО «ЛГУ им. А.С.Пу</w:t>
            </w:r>
            <w:r>
              <w:rPr>
                <w:sz w:val="20"/>
                <w:szCs w:val="20"/>
              </w:rPr>
              <w:t>шкина, 2015г № 14 0400917 112 ч</w:t>
            </w:r>
          </w:p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ГАОУ ДПО «ЛОИРО», 2015 г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Default="007223E3" w:rsidP="00A05D96">
            <w:pPr>
              <w:pStyle w:val="ListParagraph"/>
              <w:numPr>
                <w:ilvl w:val="1"/>
                <w:numId w:val="25"/>
              </w:numPr>
              <w:tabs>
                <w:tab w:val="left" w:pos="8055"/>
              </w:tabs>
              <w:spacing w:after="0" w:line="240" w:lineRule="auto"/>
              <w:ind w:left="1077" w:hanging="35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Система работы учителей-предметников по подготовке к ГИА</w:t>
            </w:r>
          </w:p>
          <w:p w:rsidR="007223E3" w:rsidRPr="00C70950" w:rsidRDefault="007223E3" w:rsidP="00A05D96">
            <w:pPr>
              <w:pStyle w:val="ListParagraph"/>
              <w:numPr>
                <w:ilvl w:val="1"/>
                <w:numId w:val="25"/>
              </w:numPr>
              <w:tabs>
                <w:tab w:val="left" w:pos="8055"/>
              </w:tabs>
              <w:spacing w:after="0" w:line="240" w:lineRule="auto"/>
              <w:ind w:left="1077" w:hanging="357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Система подготовки к ЕГЭ и ОГЭ по русскому языку и литературе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C70950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C70950">
              <w:rPr>
                <w:sz w:val="20"/>
                <w:szCs w:val="20"/>
              </w:rPr>
              <w:t>Председатель ПК,      Руководитель МС школы</w:t>
            </w:r>
          </w:p>
          <w:p w:rsidR="007223E3" w:rsidRPr="00C70950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C70950">
              <w:rPr>
                <w:sz w:val="20"/>
                <w:szCs w:val="20"/>
              </w:rPr>
              <w:t>Эксперт по проверке ОГЭ по русскому языку</w:t>
            </w:r>
          </w:p>
          <w:p w:rsidR="007223E3" w:rsidRPr="00C70950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C70950">
              <w:rPr>
                <w:sz w:val="20"/>
                <w:szCs w:val="20"/>
              </w:rPr>
              <w:t>Член жюри олимпиад по предмету</w:t>
            </w:r>
          </w:p>
          <w:p w:rsidR="007223E3" w:rsidRPr="00C70950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C70950">
              <w:rPr>
                <w:sz w:val="20"/>
                <w:szCs w:val="20"/>
              </w:rPr>
              <w:t>Секретарь УИК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Благодарность ЗАКС , 2015 г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color w:val="000000"/>
                <w:sz w:val="20"/>
                <w:szCs w:val="20"/>
                <w:shd w:val="clear" w:color="auto" w:fill="F8F8F8"/>
              </w:rPr>
              <w:t>E-mail:</w:t>
            </w:r>
          </w:p>
        </w:tc>
        <w:tc>
          <w:tcPr>
            <w:tcW w:w="5846" w:type="dxa"/>
          </w:tcPr>
          <w:p w:rsidR="007223E3" w:rsidRPr="00AA5A98" w:rsidRDefault="007223E3" w:rsidP="00B0175C">
            <w:pPr>
              <w:spacing w:line="270" w:lineRule="atLeast"/>
              <w:rPr>
                <w:color w:val="0000FF"/>
                <w:sz w:val="20"/>
                <w:szCs w:val="20"/>
                <w:u w:val="single"/>
              </w:rPr>
            </w:pPr>
            <w:r w:rsidRPr="00AA5A98">
              <w:rPr>
                <w:color w:val="0000FF"/>
                <w:sz w:val="20"/>
                <w:szCs w:val="20"/>
                <w:u w:val="single"/>
              </w:rPr>
              <w:t>svetlana-sergee@mail.ru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FD1AE2" w:rsidRDefault="007223E3" w:rsidP="00B0175C">
            <w:pPr>
              <w:tabs>
                <w:tab w:val="left" w:pos="8550"/>
              </w:tabs>
              <w:jc w:val="center"/>
              <w:rPr>
                <w:color w:val="000000"/>
                <w:shd w:val="clear" w:color="auto" w:fill="F8F8F8"/>
              </w:rPr>
            </w:pP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1110"/>
              </w:tabs>
            </w:pPr>
          </w:p>
        </w:tc>
      </w:tr>
      <w:tr w:rsidR="007223E3" w:rsidRPr="000F3A2B" w:rsidTr="00B0175C">
        <w:tc>
          <w:tcPr>
            <w:tcW w:w="2660" w:type="dxa"/>
            <w:vMerge w:val="restart"/>
          </w:tcPr>
          <w:p w:rsidR="007223E3" w:rsidRDefault="007223E3" w:rsidP="00B0175C">
            <w:pPr>
              <w:tabs>
                <w:tab w:val="left" w:pos="2160"/>
              </w:tabs>
              <w:jc w:val="center"/>
              <w:rPr>
                <w:b/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2160"/>
              </w:tabs>
              <w:jc w:val="center"/>
              <w:rPr>
                <w:b/>
                <w:i/>
                <w:u w:val="single"/>
              </w:rPr>
            </w:pPr>
            <w:r w:rsidRPr="00862169">
              <w:rPr>
                <w:b/>
                <w:i/>
                <w:u w:val="single"/>
              </w:rPr>
              <w:t>Роо</w:t>
            </w:r>
          </w:p>
          <w:p w:rsidR="007223E3" w:rsidRPr="00862169" w:rsidRDefault="007223E3" w:rsidP="00B0175C">
            <w:pPr>
              <w:tabs>
                <w:tab w:val="left" w:pos="2160"/>
              </w:tabs>
              <w:jc w:val="center"/>
              <w:rPr>
                <w:b/>
                <w:i/>
                <w:u w:val="single"/>
              </w:rPr>
            </w:pPr>
            <w:r w:rsidRPr="00862169">
              <w:rPr>
                <w:b/>
                <w:i/>
                <w:u w:val="single"/>
              </w:rPr>
              <w:t>Татьяна Федоровна</w:t>
            </w: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Заместитель директора по ВР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Высшее, РГПУ им. А.И.Герцена, 1996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История и обществознание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Первая категория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24 года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лет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Данные о повышении квалификации и (или)</w:t>
            </w:r>
            <w:r>
              <w:rPr>
                <w:sz w:val="20"/>
                <w:szCs w:val="20"/>
              </w:rPr>
              <w:t xml:space="preserve"> профессиональной переподготовк</w:t>
            </w:r>
          </w:p>
        </w:tc>
        <w:tc>
          <w:tcPr>
            <w:tcW w:w="5846" w:type="dxa"/>
          </w:tcPr>
          <w:p w:rsidR="007223E3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АОУ ВПО «ЛГУ им. А.С.Пушкина, 2015г №14 0400916 112 ч</w:t>
            </w:r>
          </w:p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ГАОУ ДПО «ЛОИРО», 2014 г.№ 9015 108 ч.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C70950" w:rsidRDefault="007223E3" w:rsidP="00A05D96">
            <w:pPr>
              <w:pStyle w:val="ListParagraph"/>
              <w:numPr>
                <w:ilvl w:val="1"/>
                <w:numId w:val="25"/>
              </w:numPr>
              <w:tabs>
                <w:tab w:val="left" w:pos="8550"/>
              </w:tabs>
              <w:spacing w:after="0" w:line="240" w:lineRule="auto"/>
              <w:ind w:left="1077" w:hanging="357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C70950">
              <w:rPr>
                <w:rFonts w:ascii="Times New Roman" w:hAnsi="Times New Roman"/>
                <w:sz w:val="20"/>
                <w:szCs w:val="20"/>
              </w:rPr>
              <w:t>Современные технологии и методы в воспитательной работе</w:t>
            </w:r>
          </w:p>
          <w:p w:rsidR="007223E3" w:rsidRPr="00C70950" w:rsidRDefault="007223E3" w:rsidP="00A05D96">
            <w:pPr>
              <w:pStyle w:val="ListParagraph"/>
              <w:numPr>
                <w:ilvl w:val="1"/>
                <w:numId w:val="25"/>
              </w:num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C70950">
              <w:rPr>
                <w:rFonts w:ascii="Times New Roman" w:hAnsi="Times New Roman"/>
                <w:sz w:val="20"/>
                <w:szCs w:val="20"/>
              </w:rPr>
              <w:t>Инновационные формы работы на уроках истории и обществознания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86216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Руководитель МО классных руководителей</w:t>
            </w:r>
          </w:p>
        </w:tc>
      </w:tr>
      <w:tr w:rsidR="007223E3" w:rsidRPr="000F3A2B" w:rsidTr="00B0175C">
        <w:trPr>
          <w:trHeight w:val="832"/>
        </w:trPr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Награды</w:t>
            </w:r>
          </w:p>
          <w:p w:rsidR="007223E3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</w:p>
          <w:p w:rsidR="007223E3" w:rsidRDefault="007223E3" w:rsidP="00B0175C">
            <w:pPr>
              <w:tabs>
                <w:tab w:val="left" w:pos="8550"/>
              </w:tabs>
              <w:jc w:val="center"/>
              <w:rPr>
                <w:color w:val="000000"/>
                <w:sz w:val="20"/>
                <w:szCs w:val="20"/>
                <w:shd w:val="clear" w:color="auto" w:fill="F8F8F8"/>
              </w:rPr>
            </w:pPr>
          </w:p>
          <w:p w:rsidR="007223E3" w:rsidRPr="00862169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862169">
              <w:rPr>
                <w:color w:val="000000"/>
                <w:sz w:val="20"/>
                <w:szCs w:val="20"/>
                <w:shd w:val="clear" w:color="auto" w:fill="F8F8F8"/>
              </w:rPr>
              <w:t>E-mail:</w:t>
            </w:r>
          </w:p>
        </w:tc>
        <w:tc>
          <w:tcPr>
            <w:tcW w:w="5846" w:type="dxa"/>
          </w:tcPr>
          <w:p w:rsidR="007223E3" w:rsidRDefault="007223E3" w:rsidP="00B0175C">
            <w:pPr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Почетная грамота Министерства образования и науки РФ, 2011 год</w:t>
            </w:r>
          </w:p>
          <w:p w:rsidR="007223E3" w:rsidRDefault="007223E3" w:rsidP="00B0175C">
            <w:pPr>
              <w:rPr>
                <w:rFonts w:ascii="Arial" w:hAnsi="Arial" w:cs="Arial"/>
                <w:color w:val="0000FF"/>
                <w:sz w:val="20"/>
                <w:szCs w:val="20"/>
                <w:u w:val="single"/>
                <w:shd w:val="clear" w:color="auto" w:fill="FFFFFF"/>
              </w:rPr>
            </w:pPr>
          </w:p>
          <w:p w:rsidR="007223E3" w:rsidRPr="00862169" w:rsidRDefault="007223E3" w:rsidP="00B0175C">
            <w:pPr>
              <w:rPr>
                <w:color w:val="0000FF"/>
                <w:sz w:val="20"/>
                <w:szCs w:val="20"/>
                <w:u w:val="single"/>
              </w:rPr>
            </w:pPr>
            <w:r w:rsidRPr="00862169">
              <w:rPr>
                <w:rFonts w:ascii="Arial" w:hAnsi="Arial" w:cs="Arial"/>
                <w:color w:val="0000FF"/>
                <w:sz w:val="20"/>
                <w:szCs w:val="20"/>
                <w:u w:val="single"/>
                <w:shd w:val="clear" w:color="auto" w:fill="FFFFFF"/>
              </w:rPr>
              <w:t>rotaf1@mail.ru</w:t>
            </w:r>
          </w:p>
        </w:tc>
      </w:tr>
      <w:tr w:rsidR="007223E3" w:rsidRPr="000F3A2B" w:rsidTr="00B0175C">
        <w:tc>
          <w:tcPr>
            <w:tcW w:w="2660" w:type="dxa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E15B8B">
              <w:rPr>
                <w:b/>
                <w:i/>
                <w:u w:val="single"/>
              </w:rPr>
              <w:t>Данилова</w:t>
            </w:r>
          </w:p>
          <w:p w:rsidR="007223E3" w:rsidRPr="00E15B8B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E15B8B">
              <w:rPr>
                <w:b/>
                <w:i/>
                <w:u w:val="single"/>
              </w:rPr>
              <w:t xml:space="preserve"> Татьяна Николаевна</w:t>
            </w: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</w:p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Заместитель директора по безопасности</w:t>
            </w:r>
            <w:r>
              <w:rPr>
                <w:sz w:val="20"/>
                <w:szCs w:val="20"/>
              </w:rPr>
              <w:t>, учитель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Высшее, ЛГУ им. А.С.Пушкина</w:t>
            </w:r>
            <w:r>
              <w:rPr>
                <w:sz w:val="20"/>
                <w:szCs w:val="20"/>
              </w:rPr>
              <w:t>,2004 г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География и биология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Высшая   категория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19 лет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 лет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 xml:space="preserve">ГАОУ ДПО «ЛОИРО», 2014 г. № 769, 108 ч. </w:t>
            </w:r>
          </w:p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Международные организации и политические союзы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Эксперт по проверке ОГЭ по географии</w:t>
            </w:r>
          </w:p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Член жюри олимпиад по предмету</w:t>
            </w:r>
          </w:p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Заместитель председателя УИК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Благодарственное письмо депутата ЗАКС ЛО, 2015 год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660" w:type="dxa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  <w:p w:rsidR="007223E3" w:rsidRPr="000F3A2B" w:rsidRDefault="007223E3" w:rsidP="00B0175C">
            <w:pPr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E15B8B">
              <w:rPr>
                <w:b/>
                <w:i/>
                <w:u w:val="single"/>
              </w:rPr>
              <w:t xml:space="preserve">Тучкова </w:t>
            </w:r>
          </w:p>
          <w:p w:rsidR="007223E3" w:rsidRPr="00D8253B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E15B8B">
              <w:rPr>
                <w:b/>
                <w:i/>
                <w:u w:val="single"/>
              </w:rPr>
              <w:t>Вера Васильевна</w:t>
            </w: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Заместитель директора по безопасности</w:t>
            </w:r>
            <w:r>
              <w:rPr>
                <w:sz w:val="20"/>
                <w:szCs w:val="20"/>
              </w:rPr>
              <w:t>, учитель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Высшее, ЛГПИ им. А.И.Герцена, 1977 г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Учитель начальных классов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Соответствие занимаемой должности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38 лет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 лет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ГАОУ ДПО «ЛОИРО», 2012 г. № 1216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Развитие обучающихся в процессе формирования УУД</w:t>
            </w:r>
          </w:p>
        </w:tc>
      </w:tr>
      <w:tr w:rsidR="007223E3" w:rsidRPr="000F3A2B" w:rsidTr="00B0175C"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rPr>
          <w:trHeight w:val="445"/>
        </w:trPr>
        <w:tc>
          <w:tcPr>
            <w:tcW w:w="2660" w:type="dxa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628" w:type="dxa"/>
            <w:gridSpan w:val="2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Почетная грамота Министерства образования и науки РФ, 2009 год</w:t>
            </w:r>
          </w:p>
        </w:tc>
      </w:tr>
      <w:tr w:rsidR="007223E3" w:rsidRPr="000F3A2B" w:rsidTr="00B0175C">
        <w:tc>
          <w:tcPr>
            <w:tcW w:w="15134" w:type="dxa"/>
            <w:gridSpan w:val="4"/>
            <w:shd w:val="clear" w:color="auto" w:fill="FFFFFF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b/>
              </w:rPr>
            </w:pPr>
            <w:r w:rsidRPr="00E15B8B">
              <w:rPr>
                <w:b/>
              </w:rPr>
              <w:t>Учителя начальных классов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E15B8B">
              <w:rPr>
                <w:b/>
                <w:i/>
                <w:u w:val="single"/>
              </w:rPr>
              <w:t xml:space="preserve">Мокеева </w:t>
            </w:r>
          </w:p>
          <w:p w:rsidR="007223E3" w:rsidRPr="000F3A2B" w:rsidRDefault="007223E3" w:rsidP="00B0175C">
            <w:pPr>
              <w:tabs>
                <w:tab w:val="left" w:pos="3030"/>
              </w:tabs>
              <w:jc w:val="center"/>
              <w:rPr>
                <w:sz w:val="28"/>
                <w:szCs w:val="28"/>
              </w:rPr>
            </w:pPr>
            <w:r w:rsidRPr="00E15B8B">
              <w:rPr>
                <w:b/>
                <w:i/>
                <w:u w:val="single"/>
              </w:rPr>
              <w:t>Валентина Ивановна</w:t>
            </w: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Учитель начальных классов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Образование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Высшее, Витебский ГПИ, 1980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Учитель начальных классов, музыка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Квалификация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Первая категория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39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39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ГАОУ ДПО «ЛОИРО», 2012 г. № 4953, 72 ч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Активизация познавательной деятельности на уроках математики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Ответственная за питание в школе</w:t>
            </w:r>
          </w:p>
        </w:tc>
      </w:tr>
      <w:tr w:rsidR="007223E3" w:rsidRPr="000F3A2B" w:rsidTr="00B0175C">
        <w:trPr>
          <w:trHeight w:val="442"/>
        </w:trPr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Награды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Грант главы МО Тосненский район ЛО, 2014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rPr>
                <w:sz w:val="28"/>
                <w:szCs w:val="28"/>
              </w:rPr>
            </w:pPr>
          </w:p>
          <w:p w:rsidR="007223E3" w:rsidRDefault="007223E3" w:rsidP="00B0175C">
            <w:pPr>
              <w:jc w:val="center"/>
              <w:rPr>
                <w:b/>
                <w:i/>
                <w:u w:val="single"/>
              </w:rPr>
            </w:pPr>
            <w:r w:rsidRPr="00D8253B">
              <w:rPr>
                <w:b/>
                <w:i/>
                <w:u w:val="single"/>
              </w:rPr>
              <w:t>Пашкова</w:t>
            </w:r>
          </w:p>
          <w:p w:rsidR="007223E3" w:rsidRDefault="007223E3" w:rsidP="00B0175C">
            <w:pPr>
              <w:jc w:val="center"/>
              <w:rPr>
                <w:b/>
                <w:i/>
                <w:u w:val="single"/>
              </w:rPr>
            </w:pPr>
            <w:r w:rsidRPr="00D8253B">
              <w:rPr>
                <w:b/>
                <w:i/>
                <w:u w:val="single"/>
              </w:rPr>
              <w:t xml:space="preserve"> Сания Зуферовна</w:t>
            </w:r>
          </w:p>
          <w:p w:rsidR="007223E3" w:rsidRPr="00D8253B" w:rsidRDefault="007223E3" w:rsidP="00B0175C">
            <w:pPr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Учитель начальных классов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Образование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 xml:space="preserve">Высшее, Кыргызский ГПУ, </w:t>
            </w:r>
            <w:r>
              <w:rPr>
                <w:sz w:val="18"/>
                <w:szCs w:val="18"/>
              </w:rPr>
              <w:t>2000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начальные классы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Квалификация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соответствие занимаемой должности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23 года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23 года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 xml:space="preserve">АОУ ВПО «ЛГУ им. А.С. Пушкина», 26.11.2014 г., №6704 72 </w:t>
            </w:r>
          </w:p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 xml:space="preserve">АОУ ВПО «ЛГУ им. А.С. Пушкина», 16.12.2013 г., №14 0094914 112 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Формирование коммуникативных УУД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Награды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550"/>
              </w:tabs>
              <w:jc w:val="both"/>
              <w:rPr>
                <w:sz w:val="18"/>
                <w:szCs w:val="18"/>
              </w:rPr>
            </w:pPr>
            <w:r w:rsidRPr="00D8253B">
              <w:rPr>
                <w:sz w:val="18"/>
                <w:szCs w:val="18"/>
              </w:rPr>
              <w:t>грамота МКОУ «Ушакинская СОШ №1», 2015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  <w:p w:rsidR="007223E3" w:rsidRPr="000F3A2B" w:rsidRDefault="007223E3" w:rsidP="00B0175C">
            <w:pPr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0F3A2B">
              <w:rPr>
                <w:b/>
                <w:i/>
                <w:u w:val="single"/>
              </w:rPr>
              <w:t xml:space="preserve">Чепрунова </w:t>
            </w:r>
          </w:p>
          <w:p w:rsidR="007223E3" w:rsidRPr="006B4B2E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0F3A2B">
              <w:rPr>
                <w:b/>
                <w:i/>
                <w:u w:val="single"/>
              </w:rPr>
              <w:t>Лариса Василь</w:t>
            </w:r>
            <w:r>
              <w:rPr>
                <w:b/>
                <w:i/>
                <w:u w:val="single"/>
              </w:rPr>
              <w:t>евна</w:t>
            </w: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Учитель начальных классов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Среднее профессиональное, Педагогический колледж им. Н.А.Некрасова, 1985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Начальные классы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Первая категория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055"/>
              </w:tabs>
              <w:rPr>
                <w:sz w:val="20"/>
                <w:szCs w:val="20"/>
              </w:rPr>
            </w:pPr>
            <w:r w:rsidRPr="00D8253B">
              <w:rPr>
                <w:sz w:val="20"/>
                <w:szCs w:val="20"/>
              </w:rPr>
              <w:t>АОУ ВПО «ЛГУ им. А.С. Пушкина», 2013 г № 21628, 72 ч.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D8253B" w:rsidRDefault="007223E3" w:rsidP="00B0175C">
            <w:pPr>
              <w:tabs>
                <w:tab w:val="left" w:pos="805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Развитие устной и письменной речи в начальной школе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b/>
                <w:sz w:val="20"/>
                <w:szCs w:val="20"/>
              </w:rPr>
            </w:pPr>
          </w:p>
        </w:tc>
      </w:tr>
      <w:tr w:rsidR="007223E3" w:rsidRPr="000F3A2B" w:rsidTr="00B0175C">
        <w:trPr>
          <w:trHeight w:val="523"/>
        </w:trPr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6B4B2E" w:rsidRDefault="007223E3" w:rsidP="00B0175C">
            <w:pPr>
              <w:tabs>
                <w:tab w:val="left" w:pos="8550"/>
              </w:tabs>
              <w:jc w:val="both"/>
              <w:rPr>
                <w:b/>
                <w:sz w:val="20"/>
                <w:szCs w:val="20"/>
              </w:rPr>
            </w:pPr>
            <w:r w:rsidRPr="006B4B2E">
              <w:rPr>
                <w:sz w:val="20"/>
                <w:szCs w:val="20"/>
              </w:rPr>
              <w:t>Почетная грамота Комитета образования ТР ЛО, 2013 г</w:t>
            </w:r>
          </w:p>
        </w:tc>
      </w:tr>
      <w:tr w:rsidR="007223E3" w:rsidRPr="000F3A2B" w:rsidTr="00B0175C">
        <w:tc>
          <w:tcPr>
            <w:tcW w:w="15134" w:type="dxa"/>
            <w:gridSpan w:val="4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b/>
                <w:sz w:val="20"/>
                <w:szCs w:val="20"/>
              </w:rPr>
            </w:pPr>
            <w:r w:rsidRPr="00E15B8B">
              <w:rPr>
                <w:b/>
                <w:sz w:val="20"/>
                <w:szCs w:val="20"/>
              </w:rPr>
              <w:t>Учителя русского языка и литературы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  <w:p w:rsidR="007223E3" w:rsidRPr="000F3A2B" w:rsidRDefault="007223E3" w:rsidP="00B0175C">
            <w:pPr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6B4B2E">
              <w:rPr>
                <w:b/>
                <w:i/>
                <w:u w:val="single"/>
              </w:rPr>
              <w:t xml:space="preserve">Коваленок </w:t>
            </w:r>
          </w:p>
          <w:p w:rsidR="007223E3" w:rsidRPr="006B4B2E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6B4B2E">
              <w:rPr>
                <w:b/>
                <w:i/>
                <w:u w:val="single"/>
              </w:rPr>
              <w:t>Людмила Анатольевна</w:t>
            </w: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Учи</w:t>
            </w:r>
            <w:r>
              <w:rPr>
                <w:sz w:val="20"/>
                <w:szCs w:val="20"/>
              </w:rPr>
              <w:t xml:space="preserve">тель 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Высшее, Могилевский ГПИ, 1985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Русский язык и литература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Соответствие занимаемой должности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 года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6B4B2E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6B4B2E">
              <w:rPr>
                <w:sz w:val="20"/>
                <w:szCs w:val="20"/>
              </w:rPr>
              <w:t>ГАОУ ДПО «ЛОИРО», 2012 г. № 233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8023C8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023C8">
              <w:rPr>
                <w:sz w:val="20"/>
                <w:szCs w:val="20"/>
              </w:rPr>
              <w:t>Алгоритмизация образовательного процесса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6B4B2E" w:rsidRDefault="007223E3" w:rsidP="00B017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Грамота Главы МО ТР ЛО, 2015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Default="007223E3" w:rsidP="00B0175C">
            <w:pPr>
              <w:tabs>
                <w:tab w:val="left" w:pos="3030"/>
              </w:tabs>
              <w:rPr>
                <w:b/>
                <w:i/>
                <w:u w:val="single"/>
              </w:rPr>
            </w:pPr>
          </w:p>
          <w:p w:rsidR="007223E3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9F670F">
              <w:rPr>
                <w:b/>
                <w:i/>
                <w:u w:val="single"/>
              </w:rPr>
              <w:t>Нагурная</w:t>
            </w:r>
          </w:p>
          <w:p w:rsidR="007223E3" w:rsidRPr="009F670F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9F670F">
              <w:rPr>
                <w:b/>
                <w:i/>
                <w:u w:val="single"/>
              </w:rPr>
              <w:t xml:space="preserve"> Елена Михайловна</w:t>
            </w: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Учи</w:t>
            </w:r>
            <w:r>
              <w:rPr>
                <w:sz w:val="20"/>
                <w:szCs w:val="20"/>
              </w:rPr>
              <w:t>тель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Высшее, ЛГОУ им. А.С.Пушкина, 2003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Русский язык и литература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Соответствие занимаемой должности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9F670F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9F670F">
              <w:rPr>
                <w:sz w:val="20"/>
                <w:szCs w:val="20"/>
              </w:rPr>
              <w:t>АОУ ВПО «ЛГУ им. А.С. Пушкина», 2013 № 22379 112 ч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9F670F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Применение новых образовательных технологий в преподавании русского языка и литературы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Эксперт по проверке ОГЭ по русскому языку</w:t>
            </w:r>
          </w:p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D8253B">
              <w:rPr>
                <w:sz w:val="18"/>
                <w:szCs w:val="18"/>
              </w:rPr>
              <w:t>грамот</w:t>
            </w:r>
            <w:r>
              <w:rPr>
                <w:sz w:val="18"/>
                <w:szCs w:val="18"/>
              </w:rPr>
              <w:t xml:space="preserve">а МКОУ «Ушакинская СОШ №1», 2010 </w:t>
            </w:r>
            <w:r w:rsidRPr="00D8253B">
              <w:rPr>
                <w:sz w:val="18"/>
                <w:szCs w:val="18"/>
              </w:rPr>
              <w:t>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  <w:p w:rsidR="007223E3" w:rsidRPr="000F3A2B" w:rsidRDefault="007223E3" w:rsidP="00B0175C">
            <w:pPr>
              <w:tabs>
                <w:tab w:val="left" w:pos="8550"/>
              </w:tabs>
              <w:rPr>
                <w:b/>
                <w:sz w:val="28"/>
                <w:szCs w:val="28"/>
              </w:rPr>
            </w:pPr>
          </w:p>
          <w:p w:rsidR="007223E3" w:rsidRPr="000F3A2B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0F3A2B">
              <w:rPr>
                <w:b/>
                <w:i/>
                <w:u w:val="single"/>
              </w:rPr>
              <w:t>Храменкова</w:t>
            </w:r>
          </w:p>
          <w:p w:rsidR="007223E3" w:rsidRPr="000F3A2B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0F3A2B">
              <w:rPr>
                <w:b/>
                <w:i/>
                <w:u w:val="single"/>
              </w:rPr>
              <w:t>Валентина Ивановна</w:t>
            </w: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Учитель русского языка и литературы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Высшее, ГОУ ВПО Омский ГПУ, 2011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Русский язык и литература, история и обществознание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года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2 года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Технология развития критического мышления через чтение и письмо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Секретарь педагогического совета школы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15134" w:type="dxa"/>
            <w:gridSpan w:val="4"/>
          </w:tcPr>
          <w:p w:rsidR="007223E3" w:rsidRPr="00E15B8B" w:rsidRDefault="007223E3" w:rsidP="00B0175C">
            <w:pPr>
              <w:tabs>
                <w:tab w:val="left" w:pos="6735"/>
              </w:tabs>
              <w:jc w:val="center"/>
              <w:rPr>
                <w:b/>
                <w:sz w:val="20"/>
                <w:szCs w:val="20"/>
              </w:rPr>
            </w:pPr>
            <w:r w:rsidRPr="00E15B8B">
              <w:rPr>
                <w:b/>
                <w:sz w:val="20"/>
                <w:szCs w:val="20"/>
              </w:rPr>
              <w:t>Учителя английского языка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  <w:p w:rsidR="007223E3" w:rsidRPr="000F3A2B" w:rsidRDefault="007223E3" w:rsidP="00B0175C">
            <w:pPr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2160"/>
              </w:tabs>
              <w:jc w:val="center"/>
              <w:rPr>
                <w:b/>
                <w:i/>
                <w:u w:val="single"/>
              </w:rPr>
            </w:pPr>
            <w:r w:rsidRPr="009F670F">
              <w:rPr>
                <w:b/>
                <w:i/>
                <w:u w:val="single"/>
              </w:rPr>
              <w:t xml:space="preserve">Гай </w:t>
            </w:r>
          </w:p>
          <w:p w:rsidR="007223E3" w:rsidRPr="009F670F" w:rsidRDefault="007223E3" w:rsidP="00B0175C">
            <w:pPr>
              <w:tabs>
                <w:tab w:val="left" w:pos="2160"/>
              </w:tabs>
              <w:jc w:val="center"/>
              <w:rPr>
                <w:b/>
                <w:i/>
                <w:u w:val="single"/>
              </w:rPr>
            </w:pPr>
            <w:r w:rsidRPr="009F670F">
              <w:rPr>
                <w:b/>
                <w:i/>
                <w:u w:val="single"/>
              </w:rPr>
              <w:t>Артем Владиславович</w:t>
            </w: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Учитель 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Среднее профессиональное, СПб  педагогический колледж №4, 2013 г.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Английский язык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8023C8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023C8">
              <w:rPr>
                <w:sz w:val="20"/>
                <w:szCs w:val="20"/>
              </w:rPr>
              <w:t>Ролевая игра как средство повышения мотивации обучающихся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9F670F">
              <w:rPr>
                <w:b/>
                <w:i/>
                <w:u w:val="single"/>
              </w:rPr>
              <w:t xml:space="preserve">Лазукина </w:t>
            </w:r>
          </w:p>
          <w:p w:rsidR="007223E3" w:rsidRPr="009F670F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9F670F">
              <w:rPr>
                <w:b/>
                <w:i/>
                <w:u w:val="single"/>
              </w:rPr>
              <w:t>Наталья Леонидовна</w:t>
            </w: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Учитель 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Высшее, СПб университет путей сообщения, 2002 г</w:t>
            </w:r>
          </w:p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ЛГУ им. А.С.Пушкина, 2015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Английский язык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Игровой метод обучения английскому языку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15134" w:type="dxa"/>
            <w:gridSpan w:val="4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b/>
                <w:sz w:val="20"/>
                <w:szCs w:val="20"/>
              </w:rPr>
            </w:pPr>
            <w:r w:rsidRPr="00E15B8B">
              <w:rPr>
                <w:b/>
                <w:sz w:val="20"/>
                <w:szCs w:val="20"/>
              </w:rPr>
              <w:t>Учителя математики, информатики</w:t>
            </w:r>
          </w:p>
        </w:tc>
      </w:tr>
      <w:tr w:rsidR="007223E3" w:rsidRPr="000F3A2B" w:rsidTr="00B0175C">
        <w:trPr>
          <w:trHeight w:val="326"/>
        </w:trPr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1365"/>
              </w:tabs>
              <w:jc w:val="center"/>
              <w:rPr>
                <w:b/>
                <w:i/>
                <w:u w:val="single"/>
              </w:rPr>
            </w:pPr>
            <w:r w:rsidRPr="009F670F">
              <w:rPr>
                <w:b/>
                <w:i/>
                <w:u w:val="single"/>
              </w:rPr>
              <w:t>Исмаилов</w:t>
            </w:r>
          </w:p>
          <w:p w:rsidR="007223E3" w:rsidRPr="009F670F" w:rsidRDefault="007223E3" w:rsidP="00B0175C">
            <w:pPr>
              <w:tabs>
                <w:tab w:val="left" w:pos="1365"/>
              </w:tabs>
              <w:jc w:val="center"/>
            </w:pPr>
            <w:r w:rsidRPr="009F670F">
              <w:rPr>
                <w:b/>
                <w:i/>
                <w:u w:val="single"/>
              </w:rPr>
              <w:t xml:space="preserve"> Роман Теймурович</w:t>
            </w: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Учитель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Высшее,  СПб государственный университет им. М.А. Бонч – Бруевича,  2002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Информатика, математика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-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года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2 года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Применение новых образовательных технологий в преподавании математики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</w:tcPr>
          <w:p w:rsidR="007223E3" w:rsidRPr="009F670F" w:rsidRDefault="007223E3" w:rsidP="00B0175C">
            <w:pPr>
              <w:tabs>
                <w:tab w:val="left" w:pos="8550"/>
              </w:tabs>
              <w:jc w:val="center"/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1C671C" w:rsidRDefault="007223E3" w:rsidP="00B0175C">
            <w:pPr>
              <w:tabs>
                <w:tab w:val="left" w:pos="8550"/>
              </w:tabs>
              <w:jc w:val="center"/>
              <w:rPr>
                <w:b/>
                <w:i/>
                <w:u w:val="single"/>
              </w:rPr>
            </w:pPr>
          </w:p>
          <w:p w:rsidR="007223E3" w:rsidRPr="001C671C" w:rsidRDefault="007223E3" w:rsidP="00B0175C">
            <w:pPr>
              <w:tabs>
                <w:tab w:val="left" w:pos="8550"/>
              </w:tabs>
              <w:jc w:val="center"/>
              <w:rPr>
                <w:b/>
                <w:i/>
                <w:u w:val="single"/>
              </w:rPr>
            </w:pPr>
            <w:r w:rsidRPr="001C671C">
              <w:rPr>
                <w:b/>
                <w:i/>
                <w:u w:val="single"/>
              </w:rPr>
              <w:t xml:space="preserve">Михайлова </w:t>
            </w:r>
          </w:p>
          <w:p w:rsidR="007223E3" w:rsidRPr="000F3A2B" w:rsidRDefault="007223E3" w:rsidP="00B0175C">
            <w:pPr>
              <w:tabs>
                <w:tab w:val="left" w:pos="8550"/>
              </w:tabs>
              <w:jc w:val="center"/>
            </w:pPr>
            <w:r w:rsidRPr="001C671C">
              <w:rPr>
                <w:b/>
                <w:i/>
                <w:u w:val="single"/>
              </w:rPr>
              <w:t>Галина Михайловна</w:t>
            </w: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Учитель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Высшее, ЛГПИ им. А.И.Герцена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Математика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Первая категория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28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28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17109E" w:rsidRDefault="007223E3" w:rsidP="00B0175C">
            <w:pPr>
              <w:jc w:val="both"/>
              <w:rPr>
                <w:sz w:val="20"/>
                <w:szCs w:val="20"/>
              </w:rPr>
            </w:pPr>
            <w:r w:rsidRPr="0017109E">
              <w:rPr>
                <w:sz w:val="20"/>
                <w:szCs w:val="20"/>
              </w:rPr>
              <w:t xml:space="preserve">АОУ ВПО «ЛГУ им. А.С.Пушкина, 2013 г </w:t>
            </w:r>
            <w:r>
              <w:rPr>
                <w:sz w:val="20"/>
                <w:szCs w:val="20"/>
              </w:rPr>
              <w:t xml:space="preserve">, </w:t>
            </w:r>
            <w:r w:rsidRPr="0017109E">
              <w:rPr>
                <w:sz w:val="20"/>
                <w:szCs w:val="20"/>
              </w:rPr>
              <w:t>112ч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17109E" w:rsidRDefault="007223E3" w:rsidP="00B0175C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Активизация познавательной деятельности на уроках математики и во внеурочной время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15134" w:type="dxa"/>
            <w:gridSpan w:val="4"/>
          </w:tcPr>
          <w:p w:rsidR="007223E3" w:rsidRPr="00E15B8B" w:rsidRDefault="007223E3" w:rsidP="00B0175C">
            <w:pPr>
              <w:tabs>
                <w:tab w:val="left" w:pos="8550"/>
              </w:tabs>
              <w:jc w:val="center"/>
              <w:rPr>
                <w:b/>
                <w:sz w:val="20"/>
                <w:szCs w:val="20"/>
              </w:rPr>
            </w:pPr>
            <w:r w:rsidRPr="00E15B8B">
              <w:rPr>
                <w:b/>
                <w:sz w:val="20"/>
                <w:szCs w:val="20"/>
              </w:rPr>
              <w:t>Учителя естественно – научного цикла</w:t>
            </w:r>
          </w:p>
        </w:tc>
      </w:tr>
      <w:tr w:rsidR="007223E3" w:rsidRPr="000F3A2B" w:rsidTr="00B0175C">
        <w:trPr>
          <w:trHeight w:val="385"/>
        </w:trPr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1185"/>
              </w:tabs>
              <w:jc w:val="center"/>
              <w:rPr>
                <w:b/>
                <w:i/>
                <w:u w:val="single"/>
              </w:rPr>
            </w:pPr>
            <w:r w:rsidRPr="000F3A2B">
              <w:rPr>
                <w:b/>
                <w:i/>
                <w:u w:val="single"/>
              </w:rPr>
              <w:t xml:space="preserve">Иванова </w:t>
            </w:r>
          </w:p>
          <w:p w:rsidR="007223E3" w:rsidRPr="000F3A2B" w:rsidRDefault="007223E3" w:rsidP="00B0175C">
            <w:pPr>
              <w:tabs>
                <w:tab w:val="left" w:pos="1185"/>
              </w:tabs>
              <w:jc w:val="center"/>
            </w:pPr>
            <w:r w:rsidRPr="000F3A2B">
              <w:rPr>
                <w:b/>
                <w:i/>
                <w:u w:val="single"/>
              </w:rPr>
              <w:t>Александра Ивановна</w:t>
            </w: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Учитель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Высшее, ЛГПИ им. А.И.Герцена, 1976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Химия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Высшая категория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40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 года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8023C8" w:rsidRDefault="007223E3" w:rsidP="008023C8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023C8">
              <w:rPr>
                <w:sz w:val="20"/>
                <w:szCs w:val="20"/>
              </w:rPr>
              <w:t>Решение задач по химии повышенной химии сложности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rPr>
                <w:sz w:val="28"/>
                <w:szCs w:val="28"/>
              </w:rPr>
            </w:pPr>
          </w:p>
          <w:p w:rsidR="007223E3" w:rsidRDefault="007223E3" w:rsidP="00B0175C">
            <w:pPr>
              <w:jc w:val="center"/>
              <w:rPr>
                <w:b/>
                <w:i/>
                <w:u w:val="single"/>
              </w:rPr>
            </w:pPr>
            <w:r w:rsidRPr="000F3A2B">
              <w:rPr>
                <w:b/>
                <w:i/>
                <w:u w:val="single"/>
              </w:rPr>
              <w:t xml:space="preserve">Золотухина </w:t>
            </w: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  <w:r w:rsidRPr="000F3A2B">
              <w:rPr>
                <w:b/>
                <w:i/>
                <w:u w:val="single"/>
              </w:rPr>
              <w:t>Анастасия Эдуардовна</w:t>
            </w: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Библиотекарь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Высшее, ЛГУ им. А.С.Пушкина, 2006 г.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Биология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10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2 года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Проектирование как средство развития познавательного интереса на уроках биологии.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15134" w:type="dxa"/>
            <w:gridSpan w:val="4"/>
          </w:tcPr>
          <w:p w:rsidR="007223E3" w:rsidRPr="00E15B8B" w:rsidRDefault="007223E3" w:rsidP="00B0175C">
            <w:pPr>
              <w:tabs>
                <w:tab w:val="left" w:pos="7785"/>
              </w:tabs>
              <w:jc w:val="center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>
              <w:rPr>
                <w:b/>
                <w:i/>
                <w:u w:val="single"/>
              </w:rPr>
              <w:t xml:space="preserve">Кожухова </w:t>
            </w:r>
          </w:p>
          <w:p w:rsidR="007223E3" w:rsidRPr="0017109E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>
              <w:rPr>
                <w:b/>
                <w:i/>
                <w:u w:val="single"/>
              </w:rPr>
              <w:t>Татьяна Вячеславовна</w:t>
            </w: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Учитель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17109E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17109E">
              <w:rPr>
                <w:sz w:val="20"/>
                <w:szCs w:val="20"/>
              </w:rPr>
              <w:t xml:space="preserve">Среднее специальное, </w:t>
            </w:r>
            <w:r>
              <w:rPr>
                <w:sz w:val="20"/>
                <w:szCs w:val="20"/>
              </w:rPr>
              <w:t>СПб педагогическое училище №5, 1977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Технология, музыка, история  и культура</w:t>
            </w:r>
            <w:r>
              <w:rPr>
                <w:sz w:val="20"/>
                <w:szCs w:val="20"/>
              </w:rPr>
              <w:t xml:space="preserve"> </w:t>
            </w:r>
            <w:r w:rsidRPr="00E15B8B">
              <w:rPr>
                <w:sz w:val="20"/>
                <w:szCs w:val="20"/>
              </w:rPr>
              <w:t>ЛО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Соответствие занимаемой должности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28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17109E" w:rsidRDefault="007223E3" w:rsidP="00B0175C">
            <w:pPr>
              <w:tabs>
                <w:tab w:val="left" w:pos="8055"/>
              </w:tabs>
              <w:rPr>
                <w:sz w:val="20"/>
                <w:szCs w:val="20"/>
              </w:rPr>
            </w:pPr>
            <w:r w:rsidRPr="0017109E">
              <w:rPr>
                <w:sz w:val="20"/>
                <w:szCs w:val="20"/>
              </w:rPr>
              <w:t>АОУ ВПО «ЛГУ им. А.С.Пушкина, 2015 г</w:t>
            </w:r>
          </w:p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17109E">
              <w:rPr>
                <w:sz w:val="20"/>
                <w:szCs w:val="20"/>
              </w:rPr>
              <w:t>№ 14 0400899 112 ч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17109E" w:rsidRDefault="007223E3" w:rsidP="00B0175C">
            <w:pPr>
              <w:tabs>
                <w:tab w:val="left" w:pos="805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Русский традиционный костюм народов Северо - Запада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Благодарственное письмо депутата ЛО, 2014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tabs>
                <w:tab w:val="left" w:pos="8550"/>
              </w:tabs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0F3A2B">
              <w:rPr>
                <w:b/>
                <w:i/>
                <w:u w:val="single"/>
              </w:rPr>
              <w:t xml:space="preserve">Короткова </w:t>
            </w:r>
          </w:p>
          <w:p w:rsidR="007223E3" w:rsidRPr="000F3A2B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0F3A2B">
              <w:rPr>
                <w:b/>
                <w:i/>
                <w:u w:val="single"/>
              </w:rPr>
              <w:t>Ольга Павловна</w:t>
            </w:r>
          </w:p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Учитель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Среднее специальное, Ленинградское художественное училище №2, 1978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ИЗО, черчение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17109E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17109E">
              <w:rPr>
                <w:sz w:val="20"/>
                <w:szCs w:val="20"/>
              </w:rPr>
              <w:t>СПб университет культуры и искусства, 2013 г. № 43/33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17109E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Славянская культура. Игры, куклы, устное народное творчество.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Член УИК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  <w:p w:rsidR="007223E3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0F3A2B">
              <w:rPr>
                <w:b/>
                <w:i/>
                <w:u w:val="single"/>
              </w:rPr>
              <w:t xml:space="preserve">Слесарева </w:t>
            </w:r>
          </w:p>
          <w:p w:rsidR="007223E3" w:rsidRPr="000F3A2B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0F3A2B">
              <w:rPr>
                <w:b/>
                <w:i/>
                <w:u w:val="single"/>
              </w:rPr>
              <w:t>Татьяна Ивановна</w:t>
            </w: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Педагог дополнительного образования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Среднее специальное, ТУ -47, 1979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ОРКСЭ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Первая категория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13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1268C3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1268C3">
              <w:rPr>
                <w:sz w:val="20"/>
                <w:szCs w:val="20"/>
              </w:rPr>
              <w:t>ГАОУ ДПО «ЛОИРО», 31.05.2012 г № 1969, 36 ч.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1268C3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Развитие мелкой моторики рук у детей младших классов посредством работы пластилина. </w:t>
            </w:r>
          </w:p>
        </w:tc>
      </w:tr>
      <w:tr w:rsidR="007223E3" w:rsidRPr="000F3A2B" w:rsidTr="00B0175C">
        <w:trPr>
          <w:trHeight w:val="402"/>
        </w:trPr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1268C3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1268C3">
              <w:rPr>
                <w:sz w:val="20"/>
                <w:szCs w:val="20"/>
              </w:rPr>
              <w:t>Диплом отдела культуры ТР ЛО 2009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tabs>
                <w:tab w:val="left" w:pos="3030"/>
              </w:tabs>
              <w:rPr>
                <w:b/>
                <w:i/>
                <w:u w:val="single"/>
              </w:rPr>
            </w:pPr>
          </w:p>
          <w:p w:rsidR="007223E3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0F3A2B">
              <w:rPr>
                <w:b/>
                <w:i/>
                <w:u w:val="single"/>
              </w:rPr>
              <w:t xml:space="preserve">Нонин </w:t>
            </w:r>
          </w:p>
          <w:p w:rsidR="007223E3" w:rsidRPr="00287689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0F3A2B">
              <w:rPr>
                <w:b/>
                <w:i/>
                <w:u w:val="single"/>
              </w:rPr>
              <w:t>Александр Александрович</w:t>
            </w: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Учитель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Высшее, ЛГПИ им. А.И.Герцена, 1976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Физическая культура, ОБЖ</w:t>
            </w:r>
          </w:p>
        </w:tc>
      </w:tr>
      <w:tr w:rsidR="007223E3" w:rsidRPr="000F3A2B" w:rsidTr="00B0175C">
        <w:trPr>
          <w:trHeight w:val="303"/>
        </w:trPr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Высшая категория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287689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287689">
              <w:rPr>
                <w:sz w:val="20"/>
                <w:szCs w:val="20"/>
              </w:rPr>
              <w:t>ГАОУ ДПО «ЛОИРО», 2014 № 6856, 72 ч</w:t>
            </w:r>
          </w:p>
          <w:p w:rsidR="007223E3" w:rsidRPr="00287689" w:rsidRDefault="007223E3" w:rsidP="00B0175C">
            <w:pPr>
              <w:tabs>
                <w:tab w:val="left" w:pos="8055"/>
              </w:tabs>
            </w:pPr>
            <w:r w:rsidRPr="00287689">
              <w:rPr>
                <w:sz w:val="20"/>
                <w:szCs w:val="20"/>
              </w:rPr>
              <w:t>АОУ ВПО «ЛГУ им. А.С.Пушкина, 2015 г , 112 ч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8023C8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023C8">
              <w:rPr>
                <w:sz w:val="20"/>
                <w:szCs w:val="20"/>
              </w:rPr>
              <w:t>ЗОЖ – основное  условие безопасности жизнедеятельности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Член жюри олимпиад по предмету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Default="007223E3" w:rsidP="00B0175C">
            <w:pPr>
              <w:rPr>
                <w:sz w:val="20"/>
                <w:szCs w:val="20"/>
              </w:rPr>
            </w:pPr>
            <w:r w:rsidRPr="00862169">
              <w:rPr>
                <w:sz w:val="20"/>
                <w:szCs w:val="20"/>
              </w:rPr>
              <w:t>Почетная грамота Министерства образования и науки РФ, 2011 год</w:t>
            </w:r>
          </w:p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</w:p>
          <w:p w:rsidR="007223E3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0F3A2B">
              <w:rPr>
                <w:b/>
                <w:i/>
                <w:u w:val="single"/>
              </w:rPr>
              <w:t xml:space="preserve">Сидоренко </w:t>
            </w:r>
          </w:p>
          <w:p w:rsidR="007223E3" w:rsidRPr="000F3A2B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0F3A2B">
              <w:rPr>
                <w:b/>
                <w:i/>
                <w:u w:val="single"/>
              </w:rPr>
              <w:t>Оксана Петровна</w:t>
            </w:r>
          </w:p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Учитель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Среднее специальное, техникум физической культуры и спорта, 2013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Физическая культура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 год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3 года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Здоровьесберегающие технологии на уроках физической культуры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rPr>
                <w:sz w:val="28"/>
                <w:szCs w:val="28"/>
              </w:rPr>
            </w:pP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  <w:p w:rsidR="007223E3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287689">
              <w:rPr>
                <w:b/>
                <w:i/>
                <w:u w:val="single"/>
              </w:rPr>
              <w:t>Галицын</w:t>
            </w:r>
          </w:p>
          <w:p w:rsidR="007223E3" w:rsidRPr="00287689" w:rsidRDefault="007223E3" w:rsidP="00B0175C">
            <w:pPr>
              <w:tabs>
                <w:tab w:val="left" w:pos="3030"/>
              </w:tabs>
              <w:jc w:val="center"/>
              <w:rPr>
                <w:b/>
                <w:i/>
                <w:u w:val="single"/>
              </w:rPr>
            </w:pPr>
            <w:r w:rsidRPr="00287689">
              <w:rPr>
                <w:b/>
                <w:i/>
                <w:u w:val="single"/>
              </w:rPr>
              <w:t xml:space="preserve"> Степан Николаевич</w:t>
            </w:r>
          </w:p>
          <w:p w:rsidR="007223E3" w:rsidRPr="000F3A2B" w:rsidRDefault="007223E3" w:rsidP="00B0175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Психолог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ЛГУ им. А.С.Пушкина, 2015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8023C8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023C8">
              <w:rPr>
                <w:sz w:val="20"/>
                <w:szCs w:val="20"/>
              </w:rPr>
              <w:t>Преодоление трудностей в обучении у обучающихся начальных классо</w:t>
            </w:r>
            <w:r>
              <w:rPr>
                <w:sz w:val="20"/>
                <w:szCs w:val="20"/>
              </w:rPr>
              <w:t>в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 w:val="restart"/>
          </w:tcPr>
          <w:p w:rsidR="007223E3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  <w:p w:rsidR="007223E3" w:rsidRDefault="007223E3" w:rsidP="00B0175C">
            <w:pPr>
              <w:jc w:val="center"/>
              <w:rPr>
                <w:b/>
                <w:i/>
                <w:u w:val="single"/>
              </w:rPr>
            </w:pPr>
            <w:r>
              <w:rPr>
                <w:b/>
                <w:i/>
                <w:u w:val="single"/>
              </w:rPr>
              <w:t xml:space="preserve">Новоселов </w:t>
            </w:r>
          </w:p>
          <w:p w:rsidR="007223E3" w:rsidRPr="00287689" w:rsidRDefault="007223E3" w:rsidP="00B0175C">
            <w:pPr>
              <w:jc w:val="center"/>
              <w:rPr>
                <w:b/>
                <w:i/>
                <w:u w:val="single"/>
              </w:rPr>
            </w:pPr>
            <w:r>
              <w:rPr>
                <w:b/>
                <w:i/>
                <w:u w:val="single"/>
              </w:rPr>
              <w:t>Валерий Анатольевич</w:t>
            </w: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Занимаемая должность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Учитель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Образование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Высшее, Свердловский ГПИ, 1976 г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Преподаваемые дисциплины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Физика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Квалификация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Общий стаж работы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 лет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Стаж работы в должности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 года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Данные о повышении квалификации и (или) профессиональной переподготовки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Методическая тема</w:t>
            </w:r>
          </w:p>
        </w:tc>
        <w:tc>
          <w:tcPr>
            <w:tcW w:w="5846" w:type="dxa"/>
          </w:tcPr>
          <w:p w:rsidR="007223E3" w:rsidRPr="008023C8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8023C8">
              <w:rPr>
                <w:sz w:val="20"/>
                <w:szCs w:val="20"/>
              </w:rPr>
              <w:t>Практические занятия и тестирование на уроках физики</w:t>
            </w:r>
          </w:p>
        </w:tc>
      </w:tr>
      <w:tr w:rsidR="007223E3" w:rsidRPr="000F3A2B" w:rsidTr="00B0175C">
        <w:tc>
          <w:tcPr>
            <w:tcW w:w="2943" w:type="dxa"/>
            <w:gridSpan w:val="2"/>
            <w:vMerge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Общественные поручения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  <w:tr w:rsidR="007223E3" w:rsidRPr="000F3A2B" w:rsidTr="00B0175C">
        <w:tc>
          <w:tcPr>
            <w:tcW w:w="2943" w:type="dxa"/>
            <w:gridSpan w:val="2"/>
          </w:tcPr>
          <w:p w:rsidR="007223E3" w:rsidRPr="000F3A2B" w:rsidRDefault="007223E3" w:rsidP="00B0175C">
            <w:pPr>
              <w:tabs>
                <w:tab w:val="left" w:pos="8550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6345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  <w:r w:rsidRPr="00E15B8B">
              <w:rPr>
                <w:sz w:val="20"/>
                <w:szCs w:val="20"/>
              </w:rPr>
              <w:t>Награды</w:t>
            </w:r>
          </w:p>
        </w:tc>
        <w:tc>
          <w:tcPr>
            <w:tcW w:w="5846" w:type="dxa"/>
          </w:tcPr>
          <w:p w:rsidR="007223E3" w:rsidRPr="00E15B8B" w:rsidRDefault="007223E3" w:rsidP="00B0175C">
            <w:pPr>
              <w:tabs>
                <w:tab w:val="left" w:pos="8550"/>
              </w:tabs>
              <w:jc w:val="both"/>
              <w:rPr>
                <w:sz w:val="20"/>
                <w:szCs w:val="20"/>
              </w:rPr>
            </w:pPr>
          </w:p>
        </w:tc>
      </w:tr>
    </w:tbl>
    <w:p w:rsidR="007223E3" w:rsidRPr="006A262C" w:rsidRDefault="007223E3" w:rsidP="00F759D6">
      <w:pPr>
        <w:tabs>
          <w:tab w:val="left" w:pos="8550"/>
        </w:tabs>
        <w:jc w:val="both"/>
        <w:rPr>
          <w:sz w:val="28"/>
          <w:szCs w:val="28"/>
        </w:rPr>
      </w:pPr>
      <w:r>
        <w:rPr>
          <w:sz w:val="28"/>
          <w:szCs w:val="28"/>
        </w:rPr>
        <w:br w:type="textWrapping" w:clear="all"/>
      </w: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  <w:sectPr w:rsidR="007223E3" w:rsidSect="00B0175C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  <w:r>
        <w:rPr>
          <w:b/>
        </w:rPr>
        <w:t xml:space="preserve">План проведения открытых уроков и внеклассных мероприятий </w:t>
      </w:r>
    </w:p>
    <w:p w:rsidR="007223E3" w:rsidRDefault="007223E3" w:rsidP="00F759D6">
      <w:pPr>
        <w:ind w:left="360"/>
        <w:jc w:val="center"/>
        <w:rPr>
          <w:b/>
        </w:rPr>
      </w:pPr>
      <w:r>
        <w:rPr>
          <w:b/>
        </w:rPr>
        <w:t>в 2015 – 2016 учебном году</w:t>
      </w: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tbl>
      <w:tblPr>
        <w:tblW w:w="1034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67"/>
        <w:gridCol w:w="3119"/>
        <w:gridCol w:w="1843"/>
        <w:gridCol w:w="2410"/>
        <w:gridCol w:w="2409"/>
      </w:tblGrid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b/>
              </w:rPr>
            </w:pPr>
            <w:r w:rsidRPr="00F66F7B">
              <w:rPr>
                <w:b/>
              </w:rPr>
              <w:t>№ п/п</w:t>
            </w:r>
          </w:p>
        </w:tc>
        <w:tc>
          <w:tcPr>
            <w:tcW w:w="3119" w:type="dxa"/>
          </w:tcPr>
          <w:p w:rsidR="007223E3" w:rsidRPr="00F66F7B" w:rsidRDefault="007223E3" w:rsidP="00F66F7B">
            <w:pPr>
              <w:jc w:val="center"/>
              <w:rPr>
                <w:b/>
              </w:rPr>
            </w:pPr>
            <w:r w:rsidRPr="00F66F7B">
              <w:rPr>
                <w:b/>
              </w:rPr>
              <w:t>ФИО учителя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b/>
              </w:rPr>
            </w:pPr>
            <w:r w:rsidRPr="00F66F7B">
              <w:rPr>
                <w:b/>
              </w:rPr>
              <w:t>должность</w:t>
            </w:r>
          </w:p>
        </w:tc>
        <w:tc>
          <w:tcPr>
            <w:tcW w:w="2410" w:type="dxa"/>
          </w:tcPr>
          <w:p w:rsidR="007223E3" w:rsidRPr="00F66F7B" w:rsidRDefault="007223E3" w:rsidP="00F66F7B">
            <w:pPr>
              <w:jc w:val="center"/>
              <w:rPr>
                <w:b/>
              </w:rPr>
            </w:pPr>
            <w:r w:rsidRPr="00F66F7B">
              <w:rPr>
                <w:b/>
              </w:rPr>
              <w:t>Урок</w:t>
            </w:r>
          </w:p>
        </w:tc>
        <w:tc>
          <w:tcPr>
            <w:tcW w:w="2409" w:type="dxa"/>
          </w:tcPr>
          <w:p w:rsidR="007223E3" w:rsidRPr="00F66F7B" w:rsidRDefault="007223E3" w:rsidP="00F66F7B">
            <w:pPr>
              <w:jc w:val="center"/>
              <w:rPr>
                <w:b/>
              </w:rPr>
            </w:pPr>
            <w:r w:rsidRPr="00F66F7B">
              <w:rPr>
                <w:b/>
              </w:rPr>
              <w:t>Внеклассное мероприятие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1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Гай Артем Владиславович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англ.языка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2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Данилова Татьяна Николаевна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географии и биологии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Геологическое строение и рельеф Южной Америки 7 класс (февраль)</w:t>
            </w: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Спорт  - это здорово (ноябрь)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3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Золотухина Анастасия Эдуардовна (совмест)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библиотекарь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Защита проектов по биологии 17.05.2015 г</w:t>
            </w: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 какие игры играли наши бабушки и дедушки?» апрель 2015 г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4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Галицын Степан Николаевич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психолог</w:t>
            </w:r>
          </w:p>
        </w:tc>
        <w:tc>
          <w:tcPr>
            <w:tcW w:w="2410" w:type="dxa"/>
          </w:tcPr>
          <w:p w:rsidR="007223E3" w:rsidRDefault="007223E3" w:rsidP="00F66F7B">
            <w:pPr>
              <w:jc w:val="center"/>
              <w:rPr>
                <w:sz w:val="22"/>
                <w:szCs w:val="22"/>
              </w:rPr>
            </w:pPr>
          </w:p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5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Иванова Александра Ивановна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химии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6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Исмаилов Роман Теймурович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информатики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color w:val="800000"/>
                <w:sz w:val="22"/>
                <w:szCs w:val="22"/>
              </w:rPr>
            </w:pPr>
            <w:r w:rsidRPr="00F66F7B">
              <w:rPr>
                <w:color w:val="800000"/>
                <w:sz w:val="22"/>
                <w:szCs w:val="22"/>
              </w:rPr>
              <w:t>7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Коваленок Людмила Анатольевна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русского языка и литературы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Урок по русскому языку (2 четверть)</w:t>
            </w: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Литературный театр по сказкам А.С.Пушкина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8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Кожухова Татьяна Вячеславовна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технологии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Последний звонок 9, 11 класс (24.05.2016)</w:t>
            </w:r>
          </w:p>
        </w:tc>
        <w:tc>
          <w:tcPr>
            <w:tcW w:w="2409" w:type="dxa"/>
          </w:tcPr>
          <w:p w:rsidR="007223E3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Концерт </w:t>
            </w:r>
          </w:p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 Дню Учителя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9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Короткова Ольга Павловна (совмест)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ИЗО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Русский фольклор и традиционные игровые куклы (март)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10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Лазукина Наталья Леонидовна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англ.языка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Формирование лексических навыков аудирования по теме «Внешность»</w:t>
            </w: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11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Михайлова Галина Михайловна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математики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Решение систем линейных неравенств (3 четверть)</w:t>
            </w: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Путешествие по стране «Математика» в рамках недели математики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12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Мокеева Валентина Ивановна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начальных классов</w:t>
            </w:r>
          </w:p>
        </w:tc>
        <w:tc>
          <w:tcPr>
            <w:tcW w:w="2410" w:type="dxa"/>
          </w:tcPr>
          <w:p w:rsidR="007223E3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урок математики </w:t>
            </w:r>
          </w:p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(3 четверть)</w:t>
            </w:r>
          </w:p>
        </w:tc>
        <w:tc>
          <w:tcPr>
            <w:tcW w:w="2409" w:type="dxa"/>
          </w:tcPr>
          <w:p w:rsidR="007223E3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27.05.2016 г</w:t>
            </w:r>
          </w:p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«Вот и стали мы на год взрослее»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13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Нагурная Елена Михайловна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русского языка и литературы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Урок-мастерская «Главное слово в каждой судьбе» 7 класс (3 четверть)</w:t>
            </w: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Литературный калейдоскоп , посвященный Году литературы (2 четверть)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14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Нонин Александр Александрович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физической культуры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 w:rsidRPr="005C6E31">
              <w:rPr>
                <w:sz w:val="22"/>
                <w:szCs w:val="22"/>
              </w:rPr>
              <w:t>Спортивный праздник «День рождения баскетбола 30.09.2015 г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15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Новоселов Валерий Анатольевич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физики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16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Пашкова Сания Зуферовна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начальных классов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15.03.2015 г</w:t>
            </w:r>
          </w:p>
        </w:tc>
        <w:tc>
          <w:tcPr>
            <w:tcW w:w="2409" w:type="dxa"/>
          </w:tcPr>
          <w:p w:rsidR="007223E3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19.02.2016</w:t>
            </w:r>
          </w:p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спортивный праздник «Папа, мама, я – спортивная семья»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17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Роо Татьяна Федоровна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зам. дир</w:t>
            </w:r>
          </w:p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по ВР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Литературный фестиваль, посвященный закрытию Года Литературы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18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Сергеева Светлана Вадимовна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зам. дир</w:t>
            </w:r>
          </w:p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по УВР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Урок русского языка по теме «Сочинение-рассуждение на ЕГЭ»</w:t>
            </w: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«Алло, мы ищем таланты»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19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Сидоренко Оксана Петровна (совмест)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физической культуры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20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Слесарева Татьяна Ивановна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педагог доп.обр.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Театрализованное представление (май 2016)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21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Тучкова Вера Васильевна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начальных классов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Урок русского языка «Мягкий знак как показатель мягкости согласного звука» (апрель 2016)</w:t>
            </w: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Экологические сказки (февраль)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22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Храменкова Валентина Ивановна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русского языка и литературы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Что такое деепричастие?</w:t>
            </w: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Мероприятие, посвященное Международному женскому дню</w:t>
            </w:r>
          </w:p>
        </w:tc>
      </w:tr>
      <w:tr w:rsidR="007223E3" w:rsidTr="00F66F7B">
        <w:tc>
          <w:tcPr>
            <w:tcW w:w="567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23</w:t>
            </w:r>
          </w:p>
        </w:tc>
        <w:tc>
          <w:tcPr>
            <w:tcW w:w="3119" w:type="dxa"/>
          </w:tcPr>
          <w:p w:rsidR="007223E3" w:rsidRPr="00F66F7B" w:rsidRDefault="007223E3" w:rsidP="00B0175C">
            <w:pPr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Чепрунова Лариса Васильевна</w:t>
            </w:r>
          </w:p>
        </w:tc>
        <w:tc>
          <w:tcPr>
            <w:tcW w:w="1843" w:type="dxa"/>
          </w:tcPr>
          <w:p w:rsidR="007223E3" w:rsidRPr="00F66F7B" w:rsidRDefault="007223E3" w:rsidP="00F66F7B">
            <w:pPr>
              <w:jc w:val="center"/>
              <w:rPr>
                <w:sz w:val="22"/>
                <w:szCs w:val="22"/>
              </w:rPr>
            </w:pPr>
            <w:r w:rsidRPr="00F66F7B">
              <w:rPr>
                <w:sz w:val="22"/>
                <w:szCs w:val="22"/>
              </w:rPr>
              <w:t>учитель начальных классов</w:t>
            </w:r>
          </w:p>
        </w:tc>
        <w:tc>
          <w:tcPr>
            <w:tcW w:w="2410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урок литературного чтения (декабрь)</w:t>
            </w:r>
          </w:p>
        </w:tc>
        <w:tc>
          <w:tcPr>
            <w:tcW w:w="2409" w:type="dxa"/>
          </w:tcPr>
          <w:p w:rsidR="007223E3" w:rsidRPr="005C6E31" w:rsidRDefault="007223E3" w:rsidP="00F66F7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Масленица</w:t>
            </w:r>
          </w:p>
        </w:tc>
      </w:tr>
    </w:tbl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937F9B">
      <w:pPr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  <w:r>
        <w:rPr>
          <w:b/>
        </w:rPr>
        <w:t>План проведения конкурсов, олимпиад, фестивалей на 2015 – 2016 учебный год</w:t>
      </w: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Default="007223E3" w:rsidP="00F759D6">
      <w:pPr>
        <w:ind w:left="360"/>
        <w:jc w:val="center"/>
        <w:rPr>
          <w:b/>
        </w:rPr>
      </w:pPr>
    </w:p>
    <w:p w:rsidR="007223E3" w:rsidRPr="00937F9B" w:rsidRDefault="007223E3" w:rsidP="00F759D6">
      <w:pPr>
        <w:rPr>
          <w:b/>
          <w:sz w:val="28"/>
          <w:szCs w:val="28"/>
        </w:rPr>
      </w:pPr>
    </w:p>
    <w:p w:rsidR="007223E3" w:rsidRPr="00937F9B" w:rsidRDefault="007223E3" w:rsidP="00937F9B">
      <w:pPr>
        <w:jc w:val="center"/>
        <w:rPr>
          <w:b/>
          <w:sz w:val="28"/>
          <w:szCs w:val="28"/>
        </w:rPr>
      </w:pPr>
      <w:r w:rsidRPr="00937F9B">
        <w:rPr>
          <w:b/>
          <w:sz w:val="28"/>
          <w:szCs w:val="28"/>
        </w:rPr>
        <w:t>Планирование методической работы в МКОУ «Ушакинская СОШ №1»</w:t>
      </w:r>
    </w:p>
    <w:p w:rsidR="007223E3" w:rsidRDefault="007223E3" w:rsidP="00937F9B">
      <w:pPr>
        <w:jc w:val="center"/>
        <w:rPr>
          <w:b/>
          <w:sz w:val="28"/>
          <w:szCs w:val="28"/>
        </w:rPr>
      </w:pPr>
      <w:r w:rsidRPr="00937F9B">
        <w:rPr>
          <w:b/>
          <w:sz w:val="28"/>
          <w:szCs w:val="28"/>
        </w:rPr>
        <w:t>на 2015 – 2016 учебный год</w:t>
      </w:r>
    </w:p>
    <w:p w:rsidR="007223E3" w:rsidRDefault="007223E3" w:rsidP="00937F9B">
      <w:pPr>
        <w:jc w:val="center"/>
      </w:pPr>
    </w:p>
    <w:p w:rsidR="007223E3" w:rsidRDefault="007223E3" w:rsidP="009B4411">
      <w:pPr>
        <w:pStyle w:val="PlainText"/>
        <w:jc w:val="both"/>
        <w:rPr>
          <w:rFonts w:ascii="Times New Roman" w:hAnsi="Times New Roman" w:cs="Times New Roman"/>
          <w:sz w:val="28"/>
          <w:szCs w:val="28"/>
        </w:rPr>
      </w:pPr>
      <w:r w:rsidRPr="009B4411">
        <w:rPr>
          <w:rFonts w:ascii="Times New Roman" w:hAnsi="Times New Roman" w:cs="Times New Roman"/>
          <w:sz w:val="28"/>
          <w:szCs w:val="28"/>
        </w:rPr>
        <w:t xml:space="preserve">             С учетом организации учебно-воспитательного процесса, особенностей состава обучающихся школы, запро</w:t>
      </w:r>
      <w:r>
        <w:rPr>
          <w:rFonts w:ascii="Times New Roman" w:hAnsi="Times New Roman" w:cs="Times New Roman"/>
          <w:sz w:val="28"/>
          <w:szCs w:val="28"/>
        </w:rPr>
        <w:t>сов современного общества в 2015/2016</w:t>
      </w:r>
      <w:r w:rsidRPr="009B4411">
        <w:rPr>
          <w:rFonts w:ascii="Times New Roman" w:hAnsi="Times New Roman" w:cs="Times New Roman"/>
          <w:sz w:val="28"/>
          <w:szCs w:val="28"/>
        </w:rPr>
        <w:t xml:space="preserve"> учебно</w:t>
      </w:r>
      <w:r>
        <w:rPr>
          <w:rFonts w:ascii="Times New Roman" w:hAnsi="Times New Roman" w:cs="Times New Roman"/>
          <w:sz w:val="28"/>
          <w:szCs w:val="28"/>
        </w:rPr>
        <w:t xml:space="preserve">м году коллектив школы  работает </w:t>
      </w:r>
      <w:r w:rsidRPr="009B4411">
        <w:rPr>
          <w:rFonts w:ascii="Times New Roman" w:hAnsi="Times New Roman" w:cs="Times New Roman"/>
          <w:sz w:val="28"/>
          <w:szCs w:val="28"/>
        </w:rPr>
        <w:t xml:space="preserve">  над методической темой 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7223E3" w:rsidRPr="009B4411" w:rsidRDefault="007223E3" w:rsidP="009B4411">
      <w:pPr>
        <w:pStyle w:val="PlainTex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B4411">
        <w:rPr>
          <w:rFonts w:ascii="Times New Roman" w:hAnsi="Times New Roman" w:cs="Times New Roman"/>
          <w:b/>
          <w:i/>
          <w:sz w:val="28"/>
          <w:szCs w:val="28"/>
        </w:rPr>
        <w:t>«Создание образовательной среды, способствующей повышению уровня качества результатов образования и имиджа образовательного учреждения, росту корпоративной культуры педагогического коллектива, удовлетворенности родителей и обучающихся качеством образовательных услуг».</w:t>
      </w:r>
    </w:p>
    <w:p w:rsidR="007223E3" w:rsidRPr="00456E88" w:rsidRDefault="007223E3" w:rsidP="00B0175C">
      <w:pPr>
        <w:spacing w:before="30" w:after="30"/>
        <w:ind w:firstLine="708"/>
        <w:jc w:val="both"/>
        <w:rPr>
          <w:b/>
          <w:i/>
          <w:color w:val="000000"/>
          <w:sz w:val="28"/>
          <w:szCs w:val="28"/>
        </w:rPr>
      </w:pPr>
    </w:p>
    <w:p w:rsidR="007223E3" w:rsidRPr="00A74916" w:rsidRDefault="007223E3" w:rsidP="00B0175C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Направления методической работы</w:t>
      </w:r>
      <w:r w:rsidRPr="00A74916">
        <w:rPr>
          <w:sz w:val="28"/>
          <w:szCs w:val="28"/>
        </w:rPr>
        <w:t>:</w:t>
      </w:r>
    </w:p>
    <w:p w:rsidR="007223E3" w:rsidRPr="00A74916" w:rsidRDefault="007223E3" w:rsidP="00B0175C">
      <w:pPr>
        <w:jc w:val="both"/>
        <w:rPr>
          <w:sz w:val="28"/>
          <w:szCs w:val="28"/>
        </w:rPr>
      </w:pPr>
      <w:r w:rsidRPr="00A74916">
        <w:rPr>
          <w:sz w:val="28"/>
          <w:szCs w:val="28"/>
        </w:rPr>
        <w:t>-  повышение качества образования в школе через непрерывное совершенствование педагогического мастерства учителя, его профессиональной компетентности в области теории и практики педагогической науки и преподавания предмета;</w:t>
      </w:r>
    </w:p>
    <w:p w:rsidR="007223E3" w:rsidRPr="00A74916" w:rsidRDefault="007223E3" w:rsidP="00B0175C">
      <w:pPr>
        <w:jc w:val="both"/>
        <w:rPr>
          <w:sz w:val="28"/>
          <w:szCs w:val="28"/>
        </w:rPr>
      </w:pPr>
      <w:r w:rsidRPr="00A74916">
        <w:rPr>
          <w:sz w:val="28"/>
          <w:szCs w:val="28"/>
        </w:rPr>
        <w:t>- освоение инновационных технологий обучения;</w:t>
      </w:r>
    </w:p>
    <w:p w:rsidR="007223E3" w:rsidRPr="00A74916" w:rsidRDefault="007223E3" w:rsidP="00B0175C">
      <w:pPr>
        <w:jc w:val="both"/>
        <w:rPr>
          <w:sz w:val="28"/>
          <w:szCs w:val="28"/>
        </w:rPr>
      </w:pPr>
      <w:r w:rsidRPr="00A74916">
        <w:rPr>
          <w:sz w:val="28"/>
          <w:szCs w:val="28"/>
        </w:rPr>
        <w:t>- внедрение и реализацию новых федеральных государственных  образовательных стандартов в образовательный процесс школы;</w:t>
      </w:r>
    </w:p>
    <w:p w:rsidR="007223E3" w:rsidRPr="00A74916" w:rsidRDefault="007223E3" w:rsidP="00B0175C">
      <w:pPr>
        <w:jc w:val="both"/>
        <w:rPr>
          <w:sz w:val="28"/>
          <w:szCs w:val="28"/>
        </w:rPr>
      </w:pPr>
      <w:r w:rsidRPr="00A74916">
        <w:rPr>
          <w:sz w:val="28"/>
          <w:szCs w:val="28"/>
        </w:rPr>
        <w:t>- дальнейшее развитие</w:t>
      </w:r>
      <w:r>
        <w:rPr>
          <w:sz w:val="28"/>
          <w:szCs w:val="28"/>
        </w:rPr>
        <w:t xml:space="preserve"> и совершенствование работы  ТОУ </w:t>
      </w:r>
      <w:r w:rsidRPr="00A74916">
        <w:rPr>
          <w:sz w:val="28"/>
          <w:szCs w:val="28"/>
        </w:rPr>
        <w:t xml:space="preserve"> педагогов;</w:t>
      </w:r>
    </w:p>
    <w:p w:rsidR="007223E3" w:rsidRDefault="007223E3" w:rsidP="009B4411">
      <w:pPr>
        <w:ind w:firstLine="708"/>
        <w:jc w:val="both"/>
        <w:rPr>
          <w:sz w:val="28"/>
          <w:szCs w:val="28"/>
        </w:rPr>
      </w:pPr>
      <w:r w:rsidRPr="009B4411">
        <w:rPr>
          <w:sz w:val="28"/>
          <w:szCs w:val="28"/>
        </w:rPr>
        <w:t>Методическая работа осуществ</w:t>
      </w:r>
      <w:r>
        <w:rPr>
          <w:sz w:val="28"/>
          <w:szCs w:val="28"/>
        </w:rPr>
        <w:t xml:space="preserve">ляется через работу творческих объединений учителей. </w:t>
      </w:r>
      <w:r w:rsidRPr="009B4411">
        <w:rPr>
          <w:sz w:val="28"/>
          <w:szCs w:val="28"/>
        </w:rPr>
        <w:t>В школе работают</w:t>
      </w:r>
      <w:r>
        <w:rPr>
          <w:sz w:val="28"/>
          <w:szCs w:val="28"/>
        </w:rPr>
        <w:t xml:space="preserve"> следующие творческие  объединения учителей:</w:t>
      </w:r>
    </w:p>
    <w:tbl>
      <w:tblPr>
        <w:tblW w:w="98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08"/>
        <w:gridCol w:w="3420"/>
        <w:gridCol w:w="3060"/>
        <w:gridCol w:w="2393"/>
      </w:tblGrid>
      <w:tr w:rsidR="007223E3" w:rsidRPr="0093541E" w:rsidTr="009B6A41">
        <w:tc>
          <w:tcPr>
            <w:tcW w:w="1008" w:type="dxa"/>
          </w:tcPr>
          <w:p w:rsidR="007223E3" w:rsidRPr="0093541E" w:rsidRDefault="007223E3" w:rsidP="009B6A41">
            <w:pPr>
              <w:tabs>
                <w:tab w:val="left" w:pos="765"/>
              </w:tabs>
              <w:jc w:val="center"/>
            </w:pPr>
            <w:r w:rsidRPr="0093541E">
              <w:t>№ п/п</w:t>
            </w:r>
          </w:p>
        </w:tc>
        <w:tc>
          <w:tcPr>
            <w:tcW w:w="3420" w:type="dxa"/>
          </w:tcPr>
          <w:p w:rsidR="007223E3" w:rsidRPr="0093541E" w:rsidRDefault="007223E3" w:rsidP="009B6A41">
            <w:pPr>
              <w:jc w:val="center"/>
            </w:pPr>
            <w:r w:rsidRPr="0093541E">
              <w:t>Название кафедры</w:t>
            </w: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 w:rsidRPr="0093541E">
              <w:t>Состав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Ответственный</w:t>
            </w:r>
          </w:p>
        </w:tc>
      </w:tr>
      <w:tr w:rsidR="007223E3" w:rsidRPr="0093541E" w:rsidTr="009B6A41">
        <w:tc>
          <w:tcPr>
            <w:tcW w:w="1008" w:type="dxa"/>
            <w:vMerge w:val="restart"/>
          </w:tcPr>
          <w:p w:rsidR="007223E3" w:rsidRPr="0093541E" w:rsidRDefault="007223E3" w:rsidP="009B6A41">
            <w:pPr>
              <w:jc w:val="both"/>
            </w:pPr>
            <w:r w:rsidRPr="0093541E">
              <w:t>1.</w:t>
            </w:r>
          </w:p>
        </w:tc>
        <w:tc>
          <w:tcPr>
            <w:tcW w:w="3420" w:type="dxa"/>
            <w:vMerge w:val="restart"/>
          </w:tcPr>
          <w:p w:rsidR="007223E3" w:rsidRPr="0093541E" w:rsidRDefault="007223E3" w:rsidP="009B6A41">
            <w:pPr>
              <w:jc w:val="both"/>
            </w:pPr>
            <w:r w:rsidRPr="0093541E">
              <w:t>Кафедра учителей начальных классов</w:t>
            </w: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 w:rsidRPr="0093541E">
              <w:t>Пашкова</w:t>
            </w:r>
          </w:p>
          <w:p w:rsidR="007223E3" w:rsidRPr="0093541E" w:rsidRDefault="007223E3" w:rsidP="009B6A41">
            <w:pPr>
              <w:jc w:val="center"/>
            </w:pPr>
            <w:r w:rsidRPr="0093541E">
              <w:t xml:space="preserve"> Сания Зуферовна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1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 w:rsidRPr="0093541E">
              <w:t>Мокеева</w:t>
            </w:r>
          </w:p>
          <w:p w:rsidR="007223E3" w:rsidRPr="0093541E" w:rsidRDefault="007223E3" w:rsidP="009B6A41">
            <w:pPr>
              <w:jc w:val="center"/>
            </w:pPr>
            <w:r w:rsidRPr="0093541E">
              <w:t xml:space="preserve"> Валентина Ивановна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2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 w:rsidRPr="0093541E">
              <w:t xml:space="preserve">Тучкова </w:t>
            </w:r>
          </w:p>
          <w:p w:rsidR="007223E3" w:rsidRPr="0093541E" w:rsidRDefault="007223E3" w:rsidP="009B6A41">
            <w:pPr>
              <w:jc w:val="center"/>
            </w:pPr>
            <w:r>
              <w:t>Вера Васил</w:t>
            </w:r>
            <w:r w:rsidRPr="0093541E">
              <w:t>ьевна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3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 w:rsidRPr="0093541E">
              <w:t>Чепрунова</w:t>
            </w:r>
          </w:p>
          <w:p w:rsidR="007223E3" w:rsidRPr="0093541E" w:rsidRDefault="007223E3" w:rsidP="009B6A41">
            <w:pPr>
              <w:jc w:val="center"/>
            </w:pPr>
            <w:r w:rsidRPr="0093541E">
              <w:t xml:space="preserve"> Лариса васильенва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4 четверть</w:t>
            </w:r>
          </w:p>
        </w:tc>
      </w:tr>
      <w:tr w:rsidR="007223E3" w:rsidRPr="0093541E" w:rsidTr="009B6A41">
        <w:tc>
          <w:tcPr>
            <w:tcW w:w="1008" w:type="dxa"/>
            <w:vMerge w:val="restart"/>
          </w:tcPr>
          <w:p w:rsidR="007223E3" w:rsidRPr="0093541E" w:rsidRDefault="007223E3" w:rsidP="009B6A41">
            <w:pPr>
              <w:jc w:val="both"/>
            </w:pPr>
            <w:r w:rsidRPr="0093541E">
              <w:t>2.</w:t>
            </w:r>
          </w:p>
        </w:tc>
        <w:tc>
          <w:tcPr>
            <w:tcW w:w="3420" w:type="dxa"/>
            <w:vMerge w:val="restart"/>
          </w:tcPr>
          <w:p w:rsidR="007223E3" w:rsidRPr="0093541E" w:rsidRDefault="007223E3" w:rsidP="009B6A41">
            <w:pPr>
              <w:jc w:val="both"/>
            </w:pPr>
            <w:r w:rsidRPr="0093541E">
              <w:t>Кафедра филологии</w:t>
            </w: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 w:rsidRPr="0093541E">
              <w:t>Нагурная</w:t>
            </w:r>
          </w:p>
          <w:p w:rsidR="007223E3" w:rsidRPr="0093541E" w:rsidRDefault="007223E3" w:rsidP="009B6A41">
            <w:pPr>
              <w:jc w:val="center"/>
            </w:pPr>
            <w:r w:rsidRPr="0093541E">
              <w:t>Елена Михайловна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1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 w:rsidRPr="0093541E">
              <w:t xml:space="preserve">Коваленок </w:t>
            </w:r>
          </w:p>
          <w:p w:rsidR="007223E3" w:rsidRPr="0093541E" w:rsidRDefault="007223E3" w:rsidP="009B6A41">
            <w:pPr>
              <w:jc w:val="center"/>
            </w:pPr>
            <w:r w:rsidRPr="0093541E">
              <w:t>Людмила Анатольевна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2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 w:rsidRPr="0093541E">
              <w:t xml:space="preserve">Храменкова </w:t>
            </w:r>
          </w:p>
          <w:p w:rsidR="007223E3" w:rsidRPr="0093541E" w:rsidRDefault="007223E3" w:rsidP="009B6A41">
            <w:pPr>
              <w:jc w:val="center"/>
            </w:pPr>
            <w:r w:rsidRPr="0093541E">
              <w:t>Валентина Ивановна</w:t>
            </w:r>
          </w:p>
        </w:tc>
        <w:tc>
          <w:tcPr>
            <w:tcW w:w="2393" w:type="dxa"/>
            <w:vMerge w:val="restart"/>
          </w:tcPr>
          <w:p w:rsidR="007223E3" w:rsidRPr="0093541E" w:rsidRDefault="007223E3" w:rsidP="009B6A41">
            <w:pPr>
              <w:jc w:val="center"/>
            </w:pPr>
            <w:r w:rsidRPr="0093541E">
              <w:t>3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Default="007223E3" w:rsidP="009B6A41">
            <w:pPr>
              <w:jc w:val="center"/>
            </w:pPr>
            <w:r>
              <w:t>Лазукина Наталья Леонидовна</w:t>
            </w:r>
          </w:p>
          <w:p w:rsidR="007223E3" w:rsidRPr="0093541E" w:rsidRDefault="007223E3" w:rsidP="009B6A41">
            <w:pPr>
              <w:jc w:val="center"/>
            </w:pPr>
            <w:r>
              <w:t>Гай Артем Владиславович</w:t>
            </w:r>
          </w:p>
        </w:tc>
        <w:tc>
          <w:tcPr>
            <w:tcW w:w="2393" w:type="dxa"/>
            <w:vMerge/>
          </w:tcPr>
          <w:p w:rsidR="007223E3" w:rsidRPr="0093541E" w:rsidRDefault="007223E3" w:rsidP="009B6A41">
            <w:pPr>
              <w:jc w:val="center"/>
            </w:pPr>
          </w:p>
        </w:tc>
      </w:tr>
      <w:tr w:rsidR="007223E3" w:rsidRPr="0093541E" w:rsidTr="009B6A41">
        <w:trPr>
          <w:trHeight w:val="640"/>
        </w:trPr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 w:rsidRPr="0093541E">
              <w:t xml:space="preserve">Сергеева </w:t>
            </w:r>
          </w:p>
          <w:p w:rsidR="007223E3" w:rsidRPr="0093541E" w:rsidRDefault="007223E3" w:rsidP="009B6A41">
            <w:pPr>
              <w:jc w:val="center"/>
            </w:pPr>
            <w:r w:rsidRPr="0093541E">
              <w:t>Светлана Вадимовна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4 четверть</w:t>
            </w:r>
          </w:p>
        </w:tc>
      </w:tr>
      <w:tr w:rsidR="007223E3" w:rsidRPr="0093541E" w:rsidTr="009B6A41">
        <w:tc>
          <w:tcPr>
            <w:tcW w:w="1008" w:type="dxa"/>
            <w:vMerge w:val="restart"/>
          </w:tcPr>
          <w:p w:rsidR="007223E3" w:rsidRPr="0093541E" w:rsidRDefault="007223E3" w:rsidP="009B6A41">
            <w:pPr>
              <w:jc w:val="both"/>
            </w:pPr>
            <w:r w:rsidRPr="0093541E">
              <w:t xml:space="preserve">3. </w:t>
            </w:r>
          </w:p>
        </w:tc>
        <w:tc>
          <w:tcPr>
            <w:tcW w:w="3420" w:type="dxa"/>
            <w:vMerge w:val="restart"/>
          </w:tcPr>
          <w:p w:rsidR="007223E3" w:rsidRPr="0093541E" w:rsidRDefault="007223E3" w:rsidP="009B6A41">
            <w:pPr>
              <w:jc w:val="both"/>
            </w:pPr>
            <w:r w:rsidRPr="0093541E">
              <w:t>Кафедра МХК</w:t>
            </w: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 w:rsidRPr="0093541E">
              <w:t xml:space="preserve">Кожухова </w:t>
            </w:r>
          </w:p>
          <w:p w:rsidR="007223E3" w:rsidRPr="0093541E" w:rsidRDefault="007223E3" w:rsidP="009B6A41">
            <w:pPr>
              <w:jc w:val="center"/>
            </w:pPr>
            <w:r w:rsidRPr="0093541E">
              <w:t>Татьяна Вячеславовна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1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 w:rsidRPr="0093541E">
              <w:t xml:space="preserve">Короткова </w:t>
            </w:r>
          </w:p>
          <w:p w:rsidR="007223E3" w:rsidRPr="0093541E" w:rsidRDefault="007223E3" w:rsidP="009B6A41">
            <w:pPr>
              <w:jc w:val="center"/>
            </w:pPr>
            <w:r w:rsidRPr="0093541E">
              <w:t>Ольга Павловна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2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 w:rsidRPr="0093541E">
              <w:t xml:space="preserve">Золотухина </w:t>
            </w:r>
          </w:p>
          <w:p w:rsidR="007223E3" w:rsidRPr="0093541E" w:rsidRDefault="007223E3" w:rsidP="009B6A41">
            <w:pPr>
              <w:jc w:val="center"/>
            </w:pPr>
            <w:r w:rsidRPr="0093541E">
              <w:t>Анастасия Эдуардовна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3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 w:rsidRPr="0093541E">
              <w:t>Роо Татьяна Федоровна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4 четверть</w:t>
            </w:r>
          </w:p>
        </w:tc>
      </w:tr>
      <w:tr w:rsidR="007223E3" w:rsidRPr="0093541E" w:rsidTr="009B6A41">
        <w:tc>
          <w:tcPr>
            <w:tcW w:w="1008" w:type="dxa"/>
            <w:vMerge w:val="restart"/>
          </w:tcPr>
          <w:p w:rsidR="007223E3" w:rsidRPr="0093541E" w:rsidRDefault="007223E3" w:rsidP="009B6A41">
            <w:pPr>
              <w:jc w:val="both"/>
            </w:pPr>
            <w:r w:rsidRPr="0093541E">
              <w:t xml:space="preserve">4. </w:t>
            </w:r>
          </w:p>
        </w:tc>
        <w:tc>
          <w:tcPr>
            <w:tcW w:w="3420" w:type="dxa"/>
            <w:vMerge w:val="restart"/>
          </w:tcPr>
          <w:p w:rsidR="007223E3" w:rsidRPr="0093541E" w:rsidRDefault="007223E3" w:rsidP="009B6A41">
            <w:pPr>
              <w:jc w:val="both"/>
            </w:pPr>
            <w:r w:rsidRPr="0093541E">
              <w:t>Кафедра естественно – научного цикла</w:t>
            </w:r>
          </w:p>
        </w:tc>
        <w:tc>
          <w:tcPr>
            <w:tcW w:w="3060" w:type="dxa"/>
          </w:tcPr>
          <w:p w:rsidR="007223E3" w:rsidRDefault="007223E3" w:rsidP="009B6A41">
            <w:pPr>
              <w:jc w:val="center"/>
            </w:pPr>
            <w:r>
              <w:t xml:space="preserve">Данилова </w:t>
            </w:r>
          </w:p>
          <w:p w:rsidR="007223E3" w:rsidRPr="0093541E" w:rsidRDefault="007223E3" w:rsidP="009B6A41">
            <w:pPr>
              <w:jc w:val="center"/>
            </w:pPr>
            <w:r>
              <w:t>Татьяна Николаевна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1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Default="007223E3" w:rsidP="009B6A41">
            <w:pPr>
              <w:jc w:val="center"/>
            </w:pPr>
            <w:r>
              <w:t xml:space="preserve">Михайлова </w:t>
            </w:r>
          </w:p>
          <w:p w:rsidR="007223E3" w:rsidRPr="0093541E" w:rsidRDefault="007223E3" w:rsidP="009B6A41">
            <w:pPr>
              <w:jc w:val="center"/>
            </w:pPr>
            <w:r>
              <w:t>Галина Михайловна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2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>
              <w:t>Иванова Александра Ивановна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3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Default="007223E3" w:rsidP="009B6A41">
            <w:pPr>
              <w:jc w:val="center"/>
            </w:pPr>
            <w:r>
              <w:t>Слесарева</w:t>
            </w:r>
          </w:p>
          <w:p w:rsidR="007223E3" w:rsidRPr="0093541E" w:rsidRDefault="007223E3" w:rsidP="009B6A41">
            <w:pPr>
              <w:jc w:val="center"/>
            </w:pPr>
            <w:r>
              <w:t xml:space="preserve"> Татьяна Ивановна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4 четверть</w:t>
            </w:r>
          </w:p>
        </w:tc>
      </w:tr>
      <w:tr w:rsidR="007223E3" w:rsidRPr="0093541E" w:rsidTr="009B6A41">
        <w:tc>
          <w:tcPr>
            <w:tcW w:w="1008" w:type="dxa"/>
            <w:vMerge w:val="restart"/>
          </w:tcPr>
          <w:p w:rsidR="007223E3" w:rsidRPr="0093541E" w:rsidRDefault="007223E3" w:rsidP="009B6A41">
            <w:pPr>
              <w:jc w:val="both"/>
            </w:pPr>
            <w:r>
              <w:t>5.</w:t>
            </w:r>
          </w:p>
        </w:tc>
        <w:tc>
          <w:tcPr>
            <w:tcW w:w="3420" w:type="dxa"/>
            <w:vMerge w:val="restart"/>
          </w:tcPr>
          <w:p w:rsidR="007223E3" w:rsidRPr="0093541E" w:rsidRDefault="007223E3" w:rsidP="009B6A41">
            <w:pPr>
              <w:jc w:val="both"/>
            </w:pPr>
            <w:r>
              <w:t>Кафедра здоровья</w:t>
            </w:r>
          </w:p>
        </w:tc>
        <w:tc>
          <w:tcPr>
            <w:tcW w:w="3060" w:type="dxa"/>
          </w:tcPr>
          <w:p w:rsidR="007223E3" w:rsidRDefault="007223E3" w:rsidP="009B6A41">
            <w:pPr>
              <w:jc w:val="center"/>
            </w:pPr>
            <w:r>
              <w:t xml:space="preserve">Нонин </w:t>
            </w:r>
          </w:p>
          <w:p w:rsidR="007223E3" w:rsidRPr="0093541E" w:rsidRDefault="007223E3" w:rsidP="009B6A41">
            <w:pPr>
              <w:jc w:val="center"/>
            </w:pPr>
            <w:r>
              <w:t>Александр Александрович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1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Default="007223E3" w:rsidP="009B6A41">
            <w:pPr>
              <w:jc w:val="center"/>
            </w:pPr>
            <w:r>
              <w:t xml:space="preserve">Сидоренко </w:t>
            </w:r>
          </w:p>
          <w:p w:rsidR="007223E3" w:rsidRPr="0093541E" w:rsidRDefault="007223E3" w:rsidP="009B6A41">
            <w:pPr>
              <w:jc w:val="center"/>
            </w:pPr>
            <w:r>
              <w:t>Оксана Петровна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2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Pr="0093541E" w:rsidRDefault="007223E3" w:rsidP="009B6A41">
            <w:pPr>
              <w:jc w:val="center"/>
            </w:pPr>
            <w:r>
              <w:t>Галицые Степан Николаевич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3 четверть</w:t>
            </w:r>
          </w:p>
        </w:tc>
      </w:tr>
      <w:tr w:rsidR="007223E3" w:rsidRPr="0093541E" w:rsidTr="009B6A41">
        <w:tc>
          <w:tcPr>
            <w:tcW w:w="1008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420" w:type="dxa"/>
            <w:vMerge/>
          </w:tcPr>
          <w:p w:rsidR="007223E3" w:rsidRPr="0093541E" w:rsidRDefault="007223E3" w:rsidP="009B6A41">
            <w:pPr>
              <w:jc w:val="both"/>
            </w:pPr>
          </w:p>
        </w:tc>
        <w:tc>
          <w:tcPr>
            <w:tcW w:w="3060" w:type="dxa"/>
          </w:tcPr>
          <w:p w:rsidR="007223E3" w:rsidRDefault="007223E3" w:rsidP="009B6A41">
            <w:pPr>
              <w:jc w:val="center"/>
            </w:pPr>
            <w:r>
              <w:t>Чеснокова</w:t>
            </w:r>
          </w:p>
          <w:p w:rsidR="007223E3" w:rsidRPr="0093541E" w:rsidRDefault="007223E3" w:rsidP="009B6A41">
            <w:pPr>
              <w:jc w:val="center"/>
            </w:pPr>
            <w:r>
              <w:t>Ольга Николаевна</w:t>
            </w:r>
          </w:p>
        </w:tc>
        <w:tc>
          <w:tcPr>
            <w:tcW w:w="2393" w:type="dxa"/>
          </w:tcPr>
          <w:p w:rsidR="007223E3" w:rsidRPr="0093541E" w:rsidRDefault="007223E3" w:rsidP="009B6A41">
            <w:pPr>
              <w:jc w:val="center"/>
            </w:pPr>
            <w:r w:rsidRPr="0093541E">
              <w:t>4 четверть</w:t>
            </w:r>
          </w:p>
        </w:tc>
      </w:tr>
    </w:tbl>
    <w:p w:rsidR="007223E3" w:rsidRDefault="007223E3" w:rsidP="009B4411">
      <w:pPr>
        <w:ind w:firstLine="708"/>
        <w:jc w:val="both"/>
        <w:rPr>
          <w:sz w:val="28"/>
          <w:szCs w:val="28"/>
        </w:rPr>
      </w:pPr>
    </w:p>
    <w:p w:rsidR="007223E3" w:rsidRPr="009B4411" w:rsidRDefault="007223E3" w:rsidP="009B4411">
      <w:pPr>
        <w:ind w:firstLine="708"/>
        <w:jc w:val="both"/>
        <w:rPr>
          <w:sz w:val="28"/>
          <w:szCs w:val="28"/>
        </w:rPr>
      </w:pPr>
      <w:r w:rsidRPr="009B4411">
        <w:rPr>
          <w:sz w:val="28"/>
          <w:szCs w:val="28"/>
        </w:rPr>
        <w:t xml:space="preserve"> Планы работы</w:t>
      </w:r>
      <w:r>
        <w:rPr>
          <w:sz w:val="28"/>
          <w:szCs w:val="28"/>
        </w:rPr>
        <w:t xml:space="preserve"> творческих объединений учителей </w:t>
      </w:r>
      <w:r w:rsidRPr="009B4411">
        <w:rPr>
          <w:sz w:val="28"/>
          <w:szCs w:val="28"/>
        </w:rPr>
        <w:t xml:space="preserve"> составляются с учетом плана методической работы школы, ситуации, которая сложилась в школе в данный период времени, опыта работы и квалификации учителей, склонностей и интересов педагогов, специфики преподавания определенных предметов. Содержание и формы методической работы определяются в соответствии с направлениями работы школы.</w:t>
      </w:r>
    </w:p>
    <w:p w:rsidR="007223E3" w:rsidRPr="008B1233" w:rsidRDefault="007223E3" w:rsidP="009B4411">
      <w:pPr>
        <w:spacing w:line="276" w:lineRule="auto"/>
        <w:rPr>
          <w:sz w:val="28"/>
          <w:szCs w:val="28"/>
        </w:rPr>
      </w:pPr>
      <w:r w:rsidRPr="008B1233">
        <w:rPr>
          <w:sz w:val="28"/>
          <w:szCs w:val="28"/>
        </w:rPr>
        <w:t>При составлении  программы методической работы школы были учтены и использованы следующие нормативные документы:</w:t>
      </w:r>
    </w:p>
    <w:p w:rsidR="007223E3" w:rsidRPr="008B1233" w:rsidRDefault="007223E3" w:rsidP="00A05D96">
      <w:pPr>
        <w:numPr>
          <w:ilvl w:val="0"/>
          <w:numId w:val="32"/>
        </w:numPr>
        <w:spacing w:line="276" w:lineRule="auto"/>
        <w:jc w:val="both"/>
        <w:rPr>
          <w:sz w:val="28"/>
          <w:szCs w:val="28"/>
        </w:rPr>
      </w:pPr>
      <w:r w:rsidRPr="008B1233">
        <w:rPr>
          <w:sz w:val="28"/>
          <w:szCs w:val="28"/>
        </w:rPr>
        <w:t>Конвенция о правах ребенка</w:t>
      </w:r>
    </w:p>
    <w:p w:rsidR="007223E3" w:rsidRPr="008B1233" w:rsidRDefault="007223E3" w:rsidP="00A05D96">
      <w:pPr>
        <w:numPr>
          <w:ilvl w:val="0"/>
          <w:numId w:val="32"/>
        </w:numPr>
        <w:spacing w:line="276" w:lineRule="auto"/>
        <w:jc w:val="both"/>
        <w:rPr>
          <w:sz w:val="28"/>
          <w:szCs w:val="28"/>
        </w:rPr>
      </w:pPr>
      <w:r w:rsidRPr="008B1233">
        <w:rPr>
          <w:sz w:val="28"/>
          <w:szCs w:val="28"/>
        </w:rPr>
        <w:t>Закон РФ «Об образовании»</w:t>
      </w:r>
    </w:p>
    <w:p w:rsidR="007223E3" w:rsidRPr="008B1233" w:rsidRDefault="007223E3" w:rsidP="00A05D96">
      <w:pPr>
        <w:numPr>
          <w:ilvl w:val="0"/>
          <w:numId w:val="32"/>
        </w:numPr>
        <w:spacing w:line="276" w:lineRule="auto"/>
        <w:jc w:val="both"/>
        <w:rPr>
          <w:sz w:val="28"/>
          <w:szCs w:val="28"/>
        </w:rPr>
      </w:pPr>
      <w:r w:rsidRPr="008B1233">
        <w:rPr>
          <w:sz w:val="28"/>
          <w:szCs w:val="28"/>
        </w:rPr>
        <w:t>Закон РФ «Об основных гарантиях прав ребенка»</w:t>
      </w:r>
    </w:p>
    <w:p w:rsidR="007223E3" w:rsidRPr="008B1233" w:rsidRDefault="007223E3" w:rsidP="00A05D96">
      <w:pPr>
        <w:numPr>
          <w:ilvl w:val="0"/>
          <w:numId w:val="32"/>
        </w:numPr>
        <w:spacing w:line="276" w:lineRule="auto"/>
        <w:jc w:val="both"/>
        <w:rPr>
          <w:sz w:val="28"/>
          <w:szCs w:val="28"/>
        </w:rPr>
      </w:pPr>
      <w:r w:rsidRPr="008B1233">
        <w:rPr>
          <w:bCs/>
          <w:sz w:val="28"/>
          <w:szCs w:val="28"/>
        </w:rPr>
        <w:t>Порядок проведения аттестации педагогических работников организаций, осуществляющих образовательную деятельность</w:t>
      </w:r>
    </w:p>
    <w:p w:rsidR="007223E3" w:rsidRPr="008B1233" w:rsidRDefault="007223E3" w:rsidP="009B4411">
      <w:pPr>
        <w:spacing w:line="276" w:lineRule="auto"/>
        <w:ind w:left="720"/>
        <w:jc w:val="both"/>
        <w:rPr>
          <w:sz w:val="28"/>
          <w:szCs w:val="28"/>
        </w:rPr>
      </w:pPr>
      <w:r w:rsidRPr="008B1233">
        <w:rPr>
          <w:bCs/>
          <w:sz w:val="28"/>
          <w:szCs w:val="28"/>
        </w:rPr>
        <w:t>утвержденный приказом Минобрнауки РФ № 276 от 7 апреля 2014 года</w:t>
      </w:r>
    </w:p>
    <w:p w:rsidR="007223E3" w:rsidRPr="008B1233" w:rsidRDefault="007223E3" w:rsidP="00A05D96">
      <w:pPr>
        <w:numPr>
          <w:ilvl w:val="0"/>
          <w:numId w:val="32"/>
        </w:numPr>
        <w:spacing w:line="276" w:lineRule="auto"/>
        <w:jc w:val="both"/>
        <w:rPr>
          <w:sz w:val="28"/>
          <w:szCs w:val="28"/>
        </w:rPr>
      </w:pPr>
      <w:r w:rsidRPr="008B1233">
        <w:rPr>
          <w:sz w:val="28"/>
          <w:szCs w:val="28"/>
        </w:rPr>
        <w:t>Концепция государственного стандарта начального и общего образования.(ФГОС  НОО и ООО).</w:t>
      </w:r>
    </w:p>
    <w:p w:rsidR="007223E3" w:rsidRPr="008B1233" w:rsidRDefault="007223E3" w:rsidP="00A05D96">
      <w:pPr>
        <w:numPr>
          <w:ilvl w:val="0"/>
          <w:numId w:val="32"/>
        </w:numPr>
        <w:spacing w:line="276" w:lineRule="auto"/>
        <w:jc w:val="both"/>
        <w:rPr>
          <w:sz w:val="28"/>
          <w:szCs w:val="28"/>
        </w:rPr>
      </w:pPr>
      <w:r w:rsidRPr="008B1233">
        <w:rPr>
          <w:sz w:val="28"/>
          <w:szCs w:val="28"/>
        </w:rPr>
        <w:t>Устав ОУ.</w:t>
      </w:r>
    </w:p>
    <w:p w:rsidR="007223E3" w:rsidRPr="008B1233" w:rsidRDefault="007223E3" w:rsidP="00A05D96">
      <w:pPr>
        <w:numPr>
          <w:ilvl w:val="0"/>
          <w:numId w:val="32"/>
        </w:numPr>
        <w:spacing w:line="276" w:lineRule="auto"/>
        <w:jc w:val="both"/>
        <w:rPr>
          <w:sz w:val="28"/>
          <w:szCs w:val="28"/>
        </w:rPr>
      </w:pPr>
      <w:r w:rsidRPr="008B1233">
        <w:rPr>
          <w:sz w:val="28"/>
          <w:szCs w:val="28"/>
        </w:rPr>
        <w:t>Программа развития школы.</w:t>
      </w:r>
    </w:p>
    <w:p w:rsidR="007223E3" w:rsidRPr="008B1233" w:rsidRDefault="007223E3" w:rsidP="00A05D96">
      <w:pPr>
        <w:numPr>
          <w:ilvl w:val="0"/>
          <w:numId w:val="32"/>
        </w:numPr>
        <w:spacing w:line="276" w:lineRule="auto"/>
        <w:jc w:val="both"/>
        <w:rPr>
          <w:sz w:val="28"/>
          <w:szCs w:val="28"/>
        </w:rPr>
      </w:pPr>
      <w:r w:rsidRPr="008B1233">
        <w:rPr>
          <w:sz w:val="28"/>
          <w:szCs w:val="28"/>
        </w:rPr>
        <w:t>Образовательная программа школы.</w:t>
      </w:r>
    </w:p>
    <w:p w:rsidR="007223E3" w:rsidRPr="00372B33" w:rsidRDefault="007223E3" w:rsidP="00A05D96">
      <w:pPr>
        <w:numPr>
          <w:ilvl w:val="0"/>
          <w:numId w:val="32"/>
        </w:numPr>
        <w:spacing w:line="276" w:lineRule="auto"/>
        <w:jc w:val="both"/>
        <w:rPr>
          <w:sz w:val="28"/>
          <w:szCs w:val="28"/>
        </w:rPr>
      </w:pPr>
      <w:r w:rsidRPr="008B1233">
        <w:rPr>
          <w:sz w:val="28"/>
          <w:szCs w:val="28"/>
        </w:rPr>
        <w:t>Локальные акты.</w:t>
      </w:r>
    </w:p>
    <w:p w:rsidR="007223E3" w:rsidRPr="00A74916" w:rsidRDefault="007223E3" w:rsidP="00B0175C">
      <w:pPr>
        <w:jc w:val="both"/>
        <w:rPr>
          <w:sz w:val="28"/>
          <w:szCs w:val="28"/>
        </w:rPr>
      </w:pPr>
    </w:p>
    <w:p w:rsidR="007223E3" w:rsidRPr="00A74916" w:rsidRDefault="007223E3" w:rsidP="00B0175C">
      <w:pPr>
        <w:ind w:firstLine="708"/>
        <w:jc w:val="both"/>
        <w:rPr>
          <w:b/>
          <w:sz w:val="28"/>
          <w:szCs w:val="28"/>
        </w:rPr>
      </w:pPr>
      <w:r w:rsidRPr="00EA0369">
        <w:rPr>
          <w:b/>
          <w:sz w:val="28"/>
          <w:szCs w:val="28"/>
        </w:rPr>
        <w:t>Основная цель методической службы</w:t>
      </w:r>
      <w:r w:rsidRPr="00A74916">
        <w:rPr>
          <w:sz w:val="28"/>
          <w:szCs w:val="28"/>
        </w:rPr>
        <w:t xml:space="preserve"> – способствовать предоставлению и развитию качественных образовательных услуг на основе эффективного взаимодействия субъектов образовательной деятельности с учетом сегодняшних потребностей заказчика и тенденцией завтрашнего дня. Поэтому методическую службу в школе мы представляем как деятельность, с помощью которой педагогический коллектив приводит систему своих возможностей в соответствие с потребностями рынка образовательных услуг. На фоне возросшей потребности в совершенствовании образовательного процесса необходима серьезная психологическая, методическая, технологическая подготовка, которая возможна только в условиях системной деятельности методической службы.</w:t>
      </w:r>
      <w:r>
        <w:rPr>
          <w:sz w:val="40"/>
          <w:szCs w:val="40"/>
        </w:rPr>
        <w:t xml:space="preserve"> </w:t>
      </w:r>
      <w:r w:rsidRPr="00A74916">
        <w:rPr>
          <w:sz w:val="28"/>
          <w:szCs w:val="28"/>
        </w:rPr>
        <w:t>Место методической службы в системе управления внедрением ФГОС, ориентирующего нас на создание определенных условий, развитие образовательного процесса и достижение значимых результатов</w:t>
      </w:r>
      <w:r>
        <w:rPr>
          <w:sz w:val="28"/>
          <w:szCs w:val="28"/>
        </w:rPr>
        <w:t>.</w:t>
      </w:r>
    </w:p>
    <w:p w:rsidR="007223E3" w:rsidRPr="00A74916" w:rsidRDefault="007223E3" w:rsidP="00B0175C">
      <w:pPr>
        <w:pStyle w:val="ListParagraph"/>
        <w:tabs>
          <w:tab w:val="left" w:pos="7695"/>
        </w:tabs>
        <w:spacing w:before="30" w:after="3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</w:t>
      </w:r>
      <w:r w:rsidRPr="00A74916">
        <w:rPr>
          <w:rFonts w:ascii="Times New Roman" w:hAnsi="Times New Roman"/>
          <w:sz w:val="28"/>
          <w:szCs w:val="28"/>
        </w:rPr>
        <w:t>Таким образом, методическая служба в условиях введения ФГОС является связующим звеном между управлением и</w:t>
      </w:r>
      <w:r>
        <w:rPr>
          <w:rFonts w:ascii="Times New Roman" w:hAnsi="Times New Roman"/>
          <w:sz w:val="40"/>
          <w:szCs w:val="40"/>
        </w:rPr>
        <w:t xml:space="preserve"> </w:t>
      </w:r>
      <w:r w:rsidRPr="00A74916">
        <w:rPr>
          <w:rFonts w:ascii="Times New Roman" w:hAnsi="Times New Roman"/>
          <w:sz w:val="28"/>
          <w:szCs w:val="28"/>
        </w:rPr>
        <w:t>образовательным процессом, реализующим основную образовательную программу школы и обеспечивающим результаты образовательной деятельности. Сегодня методическая служба в школе – это своего рода</w:t>
      </w:r>
      <w:r>
        <w:rPr>
          <w:rFonts w:ascii="Times New Roman" w:hAnsi="Times New Roman"/>
          <w:sz w:val="40"/>
          <w:szCs w:val="40"/>
        </w:rPr>
        <w:t xml:space="preserve"> </w:t>
      </w:r>
      <w:r w:rsidRPr="00A74916">
        <w:rPr>
          <w:rFonts w:ascii="Times New Roman" w:hAnsi="Times New Roman"/>
          <w:sz w:val="28"/>
          <w:szCs w:val="28"/>
        </w:rPr>
        <w:t>сервисная служба, что более корректно отражает ее назначение: работать</w:t>
      </w:r>
      <w:r>
        <w:rPr>
          <w:rFonts w:ascii="Times New Roman" w:hAnsi="Times New Roman"/>
          <w:sz w:val="40"/>
          <w:szCs w:val="40"/>
        </w:rPr>
        <w:t xml:space="preserve"> </w:t>
      </w:r>
      <w:r w:rsidRPr="00A74916">
        <w:rPr>
          <w:rFonts w:ascii="Times New Roman" w:hAnsi="Times New Roman"/>
          <w:sz w:val="28"/>
          <w:szCs w:val="28"/>
        </w:rPr>
        <w:t>на запрос и поддержку учителя, быть клиентоориентированной</w:t>
      </w:r>
      <w:r>
        <w:rPr>
          <w:rFonts w:ascii="Times New Roman" w:hAnsi="Times New Roman"/>
          <w:sz w:val="28"/>
          <w:szCs w:val="28"/>
        </w:rPr>
        <w:t>.</w:t>
      </w:r>
    </w:p>
    <w:p w:rsidR="007223E3" w:rsidRPr="00EA0369" w:rsidRDefault="007223E3" w:rsidP="00B0175C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EA0369">
        <w:rPr>
          <w:sz w:val="28"/>
          <w:szCs w:val="28"/>
        </w:rPr>
        <w:t>Формы методической работы:</w:t>
      </w:r>
    </w:p>
    <w:p w:rsidR="007223E3" w:rsidRPr="00EA0369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color w:val="000000"/>
          <w:sz w:val="28"/>
          <w:szCs w:val="28"/>
        </w:rPr>
      </w:pPr>
      <w:r w:rsidRPr="00EA0369">
        <w:rPr>
          <w:color w:val="000000"/>
          <w:sz w:val="28"/>
          <w:szCs w:val="28"/>
        </w:rPr>
        <w:t xml:space="preserve">а) </w:t>
      </w:r>
      <w:r w:rsidRPr="00EA0369">
        <w:rPr>
          <w:bCs/>
          <w:iCs/>
          <w:color w:val="000000"/>
          <w:sz w:val="28"/>
          <w:szCs w:val="28"/>
        </w:rPr>
        <w:t>работа педсоветов;</w:t>
      </w: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color w:val="000000"/>
          <w:sz w:val="28"/>
          <w:szCs w:val="28"/>
        </w:rPr>
      </w:pPr>
      <w:r w:rsidRPr="00EA0369">
        <w:rPr>
          <w:bCs/>
          <w:color w:val="000000"/>
          <w:sz w:val="28"/>
          <w:szCs w:val="28"/>
        </w:rPr>
        <w:t xml:space="preserve">б) </w:t>
      </w:r>
      <w:r w:rsidRPr="00EA0369">
        <w:rPr>
          <w:bCs/>
          <w:iCs/>
          <w:color w:val="000000"/>
          <w:sz w:val="28"/>
          <w:szCs w:val="28"/>
        </w:rPr>
        <w:t>работа методического совета школы;</w:t>
      </w: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color w:val="000000"/>
          <w:sz w:val="28"/>
          <w:szCs w:val="28"/>
        </w:rPr>
      </w:pPr>
      <w:r>
        <w:rPr>
          <w:bCs/>
          <w:iCs/>
          <w:color w:val="000000"/>
          <w:sz w:val="28"/>
          <w:szCs w:val="28"/>
        </w:rPr>
        <w:t xml:space="preserve">в) работа творческих </w:t>
      </w:r>
      <w:r w:rsidRPr="00EA0369">
        <w:rPr>
          <w:bCs/>
          <w:iCs/>
          <w:color w:val="000000"/>
          <w:sz w:val="28"/>
          <w:szCs w:val="28"/>
        </w:rPr>
        <w:t xml:space="preserve"> объединений</w:t>
      </w:r>
      <w:r>
        <w:rPr>
          <w:bCs/>
          <w:iCs/>
          <w:color w:val="000000"/>
          <w:sz w:val="28"/>
          <w:szCs w:val="28"/>
        </w:rPr>
        <w:t xml:space="preserve"> учителей</w:t>
      </w:r>
      <w:r w:rsidRPr="00EA0369">
        <w:rPr>
          <w:bCs/>
          <w:iCs/>
          <w:color w:val="000000"/>
          <w:sz w:val="28"/>
          <w:szCs w:val="28"/>
        </w:rPr>
        <w:t>;</w:t>
      </w:r>
      <w:r w:rsidRPr="00DD5746">
        <w:rPr>
          <w:bCs/>
          <w:iCs/>
          <w:color w:val="000000"/>
          <w:sz w:val="28"/>
          <w:szCs w:val="28"/>
        </w:rPr>
        <w:t xml:space="preserve"> </w:t>
      </w:r>
    </w:p>
    <w:p w:rsidR="007223E3" w:rsidRPr="008B1233" w:rsidRDefault="007223E3" w:rsidP="008B1233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г</w:t>
      </w:r>
      <w:r w:rsidRPr="00EA0369">
        <w:rPr>
          <w:color w:val="000000"/>
          <w:sz w:val="28"/>
          <w:szCs w:val="28"/>
        </w:rPr>
        <w:t>)  работа педагогов над темами самообразования;</w:t>
      </w:r>
    </w:p>
    <w:p w:rsidR="007223E3" w:rsidRPr="00EA0369" w:rsidRDefault="007223E3" w:rsidP="00B0175C">
      <w:pPr>
        <w:spacing w:before="100" w:beforeAutospacing="1" w:after="100" w:afterAutospacing="1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д) проведение мастер-классов;</w:t>
      </w:r>
    </w:p>
    <w:p w:rsidR="007223E3" w:rsidRPr="00EA0369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е</w:t>
      </w:r>
      <w:r w:rsidRPr="00EA0369">
        <w:rPr>
          <w:color w:val="000000"/>
          <w:sz w:val="28"/>
          <w:szCs w:val="28"/>
        </w:rPr>
        <w:t>) открытые уроки;</w:t>
      </w:r>
    </w:p>
    <w:p w:rsidR="007223E3" w:rsidRPr="00EA0369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ё</w:t>
      </w:r>
      <w:r w:rsidRPr="00EA0369">
        <w:rPr>
          <w:color w:val="000000"/>
          <w:sz w:val="28"/>
          <w:szCs w:val="28"/>
        </w:rPr>
        <w:t>) взаимопосещение уроков;</w:t>
      </w:r>
    </w:p>
    <w:p w:rsidR="007223E3" w:rsidRPr="00EA0369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ж</w:t>
      </w:r>
      <w:r w:rsidRPr="00EA0369">
        <w:rPr>
          <w:sz w:val="28"/>
          <w:szCs w:val="28"/>
        </w:rPr>
        <w:t>) обобщение передового педагогического опыта учителей;</w:t>
      </w:r>
    </w:p>
    <w:p w:rsidR="007223E3" w:rsidRPr="00EA0369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з</w:t>
      </w:r>
      <w:r w:rsidRPr="00EA0369">
        <w:rPr>
          <w:sz w:val="28"/>
          <w:szCs w:val="28"/>
        </w:rPr>
        <w:t>) внеклассная работа;</w:t>
      </w:r>
    </w:p>
    <w:p w:rsidR="007223E3" w:rsidRPr="00EA0369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и</w:t>
      </w:r>
      <w:r w:rsidRPr="00EA0369">
        <w:rPr>
          <w:sz w:val="28"/>
          <w:szCs w:val="28"/>
        </w:rPr>
        <w:t>) аттестация педагогических кадров, участие в конкурсах и конференциях;</w:t>
      </w: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Pr="00EA0369">
        <w:rPr>
          <w:sz w:val="28"/>
          <w:szCs w:val="28"/>
        </w:rPr>
        <w:t>) организация и контроль курсовой подготовки учителей</w:t>
      </w: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л) деятельность наставников молодых специалистов;</w:t>
      </w:r>
    </w:p>
    <w:p w:rsidR="007223E3" w:rsidRPr="00EA0369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м) участие в семинарах и вебинарах</w:t>
      </w:r>
      <w:r w:rsidRPr="00EA0369">
        <w:rPr>
          <w:sz w:val="28"/>
          <w:szCs w:val="28"/>
        </w:rPr>
        <w:t>.</w:t>
      </w:r>
    </w:p>
    <w:p w:rsidR="007223E3" w:rsidRPr="002832F5" w:rsidRDefault="007223E3" w:rsidP="00B0175C">
      <w:pPr>
        <w:ind w:firstLine="567"/>
        <w:jc w:val="both"/>
        <w:rPr>
          <w:bCs/>
          <w:sz w:val="28"/>
          <w:szCs w:val="28"/>
        </w:rPr>
      </w:pPr>
      <w:r w:rsidRPr="002832F5">
        <w:rPr>
          <w:bCs/>
          <w:sz w:val="28"/>
          <w:szCs w:val="28"/>
        </w:rPr>
        <w:t>Приоритетные н</w:t>
      </w:r>
      <w:r>
        <w:rPr>
          <w:bCs/>
          <w:sz w:val="28"/>
          <w:szCs w:val="28"/>
        </w:rPr>
        <w:t xml:space="preserve">аправления методической работы МКОУ «Ушакинская СОШ 31»  </w:t>
      </w:r>
      <w:r w:rsidRPr="002832F5">
        <w:rPr>
          <w:bCs/>
          <w:sz w:val="28"/>
          <w:szCs w:val="28"/>
        </w:rPr>
        <w:t>на 201</w:t>
      </w:r>
      <w:r>
        <w:rPr>
          <w:bCs/>
          <w:sz w:val="28"/>
          <w:szCs w:val="28"/>
        </w:rPr>
        <w:t>5-2016</w:t>
      </w:r>
      <w:r w:rsidRPr="002832F5">
        <w:rPr>
          <w:bCs/>
          <w:sz w:val="28"/>
          <w:szCs w:val="28"/>
        </w:rPr>
        <w:t xml:space="preserve"> учебный год:</w:t>
      </w:r>
    </w:p>
    <w:p w:rsidR="007223E3" w:rsidRPr="002832F5" w:rsidRDefault="007223E3" w:rsidP="00B0175C">
      <w:pPr>
        <w:ind w:left="360"/>
        <w:jc w:val="both"/>
        <w:rPr>
          <w:sz w:val="28"/>
          <w:szCs w:val="28"/>
          <w:u w:val="single"/>
        </w:rPr>
      </w:pPr>
      <w:r w:rsidRPr="002832F5">
        <w:rPr>
          <w:sz w:val="28"/>
          <w:szCs w:val="28"/>
          <w:u w:val="single"/>
        </w:rPr>
        <w:t>Организационное обеспечение:</w:t>
      </w:r>
    </w:p>
    <w:p w:rsidR="007223E3" w:rsidRPr="002832F5" w:rsidRDefault="007223E3" w:rsidP="00A05D96">
      <w:pPr>
        <w:numPr>
          <w:ilvl w:val="0"/>
          <w:numId w:val="34"/>
        </w:numPr>
        <w:jc w:val="both"/>
        <w:rPr>
          <w:sz w:val="28"/>
          <w:szCs w:val="28"/>
        </w:rPr>
      </w:pPr>
      <w:r w:rsidRPr="002832F5">
        <w:rPr>
          <w:sz w:val="28"/>
          <w:szCs w:val="28"/>
        </w:rPr>
        <w:t>повышение и совершенствование педагогического мастерства через максимальное использование возможности урока как основной формы организации образовательного процесса, через проведение единых методических дней, предметных недель, взаимопосещение уроков, активное участие в семинарах, конференциях, творческих мастерских;</w:t>
      </w:r>
    </w:p>
    <w:p w:rsidR="007223E3" w:rsidRPr="002832F5" w:rsidRDefault="007223E3" w:rsidP="00A05D96">
      <w:pPr>
        <w:numPr>
          <w:ilvl w:val="0"/>
          <w:numId w:val="34"/>
        </w:numPr>
        <w:jc w:val="both"/>
        <w:rPr>
          <w:sz w:val="28"/>
          <w:szCs w:val="28"/>
        </w:rPr>
      </w:pPr>
      <w:r w:rsidRPr="002832F5">
        <w:rPr>
          <w:sz w:val="28"/>
          <w:szCs w:val="28"/>
        </w:rPr>
        <w:t>организация деятельности профессиональных объединений педагогов;</w:t>
      </w:r>
    </w:p>
    <w:p w:rsidR="007223E3" w:rsidRDefault="007223E3" w:rsidP="00A05D96">
      <w:pPr>
        <w:numPr>
          <w:ilvl w:val="0"/>
          <w:numId w:val="34"/>
        </w:numPr>
        <w:jc w:val="both"/>
        <w:rPr>
          <w:sz w:val="28"/>
          <w:szCs w:val="28"/>
        </w:rPr>
      </w:pPr>
      <w:r w:rsidRPr="002832F5">
        <w:rPr>
          <w:sz w:val="28"/>
          <w:szCs w:val="28"/>
        </w:rPr>
        <w:t>совершенствование системы обобщения, изучения и внедрения передового педагогического опыта учителей школы.</w:t>
      </w:r>
    </w:p>
    <w:p w:rsidR="007223E3" w:rsidRPr="002832F5" w:rsidRDefault="007223E3" w:rsidP="00A05D96">
      <w:pPr>
        <w:numPr>
          <w:ilvl w:val="0"/>
          <w:numId w:val="34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Обеспечение эффективного функционирования ТОУ;</w:t>
      </w:r>
    </w:p>
    <w:p w:rsidR="007223E3" w:rsidRPr="002832F5" w:rsidRDefault="007223E3" w:rsidP="00B0175C">
      <w:pPr>
        <w:jc w:val="both"/>
        <w:rPr>
          <w:sz w:val="28"/>
          <w:szCs w:val="28"/>
          <w:u w:val="single"/>
        </w:rPr>
      </w:pPr>
      <w:r w:rsidRPr="002832F5">
        <w:rPr>
          <w:sz w:val="28"/>
          <w:szCs w:val="28"/>
        </w:rPr>
        <w:t xml:space="preserve">       </w:t>
      </w:r>
      <w:r w:rsidRPr="002832F5">
        <w:rPr>
          <w:sz w:val="28"/>
          <w:szCs w:val="28"/>
          <w:u w:val="single"/>
        </w:rPr>
        <w:t>Технологическое обеспечение:</w:t>
      </w:r>
    </w:p>
    <w:p w:rsidR="007223E3" w:rsidRDefault="007223E3" w:rsidP="00A05D96">
      <w:pPr>
        <w:numPr>
          <w:ilvl w:val="0"/>
          <w:numId w:val="35"/>
        </w:numPr>
        <w:jc w:val="both"/>
        <w:rPr>
          <w:sz w:val="28"/>
          <w:szCs w:val="28"/>
        </w:rPr>
      </w:pPr>
      <w:r w:rsidRPr="002832F5">
        <w:rPr>
          <w:sz w:val="28"/>
          <w:szCs w:val="28"/>
        </w:rPr>
        <w:t>внедрение в практику прогрессивных педагогических технологий, ориентированных на совершенствование  уровня преподавания предметов, на  формирова</w:t>
      </w:r>
      <w:r>
        <w:rPr>
          <w:sz w:val="28"/>
          <w:szCs w:val="28"/>
        </w:rPr>
        <w:t xml:space="preserve">ние </w:t>
      </w:r>
      <w:r w:rsidRPr="00AA7B63">
        <w:rPr>
          <w:sz w:val="28"/>
          <w:szCs w:val="28"/>
        </w:rPr>
        <w:t xml:space="preserve"> </w:t>
      </w:r>
      <w:r>
        <w:rPr>
          <w:sz w:val="28"/>
          <w:szCs w:val="28"/>
        </w:rPr>
        <w:t>личности</w:t>
      </w:r>
      <w:r w:rsidRPr="002832F5">
        <w:rPr>
          <w:sz w:val="28"/>
          <w:szCs w:val="28"/>
        </w:rPr>
        <w:t xml:space="preserve"> ребенка;</w:t>
      </w:r>
    </w:p>
    <w:p w:rsidR="007223E3" w:rsidRPr="002832F5" w:rsidRDefault="007223E3" w:rsidP="00A05D96">
      <w:pPr>
        <w:numPr>
          <w:ilvl w:val="0"/>
          <w:numId w:val="3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обеспечение обоснованности и эффективности планирования процесса обучения детей;</w:t>
      </w:r>
    </w:p>
    <w:p w:rsidR="007223E3" w:rsidRPr="002832F5" w:rsidRDefault="007223E3" w:rsidP="00A05D96">
      <w:pPr>
        <w:numPr>
          <w:ilvl w:val="0"/>
          <w:numId w:val="35"/>
        </w:numPr>
        <w:jc w:val="both"/>
        <w:rPr>
          <w:sz w:val="28"/>
          <w:szCs w:val="28"/>
        </w:rPr>
      </w:pPr>
      <w:r w:rsidRPr="002832F5">
        <w:rPr>
          <w:sz w:val="28"/>
          <w:szCs w:val="28"/>
        </w:rPr>
        <w:t>совершенствование кабинетной системы;</w:t>
      </w:r>
    </w:p>
    <w:p w:rsidR="007223E3" w:rsidRPr="002832F5" w:rsidRDefault="007223E3" w:rsidP="00A05D96">
      <w:pPr>
        <w:numPr>
          <w:ilvl w:val="0"/>
          <w:numId w:val="35"/>
        </w:numPr>
        <w:jc w:val="both"/>
        <w:rPr>
          <w:sz w:val="28"/>
          <w:szCs w:val="28"/>
        </w:rPr>
      </w:pPr>
      <w:r w:rsidRPr="002832F5">
        <w:rPr>
          <w:sz w:val="28"/>
          <w:szCs w:val="28"/>
        </w:rPr>
        <w:t>укрепление материально-технической базы методической службы школы.</w:t>
      </w:r>
    </w:p>
    <w:p w:rsidR="007223E3" w:rsidRPr="002832F5" w:rsidRDefault="007223E3" w:rsidP="00B0175C">
      <w:pPr>
        <w:ind w:left="360"/>
        <w:jc w:val="both"/>
        <w:rPr>
          <w:sz w:val="28"/>
          <w:szCs w:val="28"/>
          <w:u w:val="single"/>
        </w:rPr>
      </w:pPr>
      <w:r w:rsidRPr="002832F5">
        <w:rPr>
          <w:sz w:val="28"/>
          <w:szCs w:val="28"/>
          <w:u w:val="single"/>
        </w:rPr>
        <w:t xml:space="preserve"> Информационное обеспечение:</w:t>
      </w:r>
    </w:p>
    <w:p w:rsidR="007223E3" w:rsidRPr="002832F5" w:rsidRDefault="007223E3" w:rsidP="00A05D96">
      <w:pPr>
        <w:numPr>
          <w:ilvl w:val="0"/>
          <w:numId w:val="36"/>
        </w:numPr>
        <w:jc w:val="both"/>
        <w:rPr>
          <w:sz w:val="28"/>
          <w:szCs w:val="28"/>
        </w:rPr>
      </w:pPr>
      <w:r w:rsidRPr="002832F5">
        <w:rPr>
          <w:sz w:val="28"/>
          <w:szCs w:val="28"/>
        </w:rPr>
        <w:t>обеспечение методическими и практическими материалами методической составляющей образовательного процесса через использование Интернет, электронных баз данных и т.д.;</w:t>
      </w:r>
    </w:p>
    <w:p w:rsidR="007223E3" w:rsidRPr="002832F5" w:rsidRDefault="007223E3" w:rsidP="00A05D96">
      <w:pPr>
        <w:numPr>
          <w:ilvl w:val="0"/>
          <w:numId w:val="36"/>
        </w:numPr>
        <w:jc w:val="both"/>
        <w:rPr>
          <w:sz w:val="28"/>
          <w:szCs w:val="28"/>
        </w:rPr>
      </w:pPr>
      <w:r w:rsidRPr="002832F5">
        <w:rPr>
          <w:sz w:val="28"/>
          <w:szCs w:val="28"/>
        </w:rPr>
        <w:t>создание банка методических идей и наработок учителей школы;</w:t>
      </w:r>
    </w:p>
    <w:p w:rsidR="007223E3" w:rsidRPr="002832F5" w:rsidRDefault="007223E3" w:rsidP="00A05D96">
      <w:pPr>
        <w:numPr>
          <w:ilvl w:val="0"/>
          <w:numId w:val="36"/>
        </w:numPr>
        <w:jc w:val="both"/>
        <w:rPr>
          <w:sz w:val="28"/>
          <w:szCs w:val="28"/>
        </w:rPr>
      </w:pPr>
      <w:r w:rsidRPr="002832F5">
        <w:rPr>
          <w:sz w:val="28"/>
          <w:szCs w:val="28"/>
        </w:rPr>
        <w:t>разработка и внедрение  методических рекомендаций для педагогов по приоритетным направлениям школы.</w:t>
      </w:r>
    </w:p>
    <w:p w:rsidR="007223E3" w:rsidRPr="002832F5" w:rsidRDefault="007223E3" w:rsidP="00B0175C">
      <w:pPr>
        <w:ind w:left="360"/>
        <w:jc w:val="both"/>
        <w:rPr>
          <w:sz w:val="28"/>
          <w:szCs w:val="28"/>
        </w:rPr>
      </w:pPr>
      <w:r w:rsidRPr="002832F5">
        <w:rPr>
          <w:sz w:val="28"/>
          <w:szCs w:val="28"/>
          <w:u w:val="single"/>
        </w:rPr>
        <w:t xml:space="preserve">Создание условий для развития личности ребенка: </w:t>
      </w:r>
    </w:p>
    <w:p w:rsidR="007223E3" w:rsidRPr="002832F5" w:rsidRDefault="007223E3" w:rsidP="00B0175C">
      <w:pPr>
        <w:ind w:left="360"/>
        <w:jc w:val="both"/>
        <w:rPr>
          <w:sz w:val="28"/>
          <w:szCs w:val="28"/>
        </w:rPr>
      </w:pPr>
      <w:r w:rsidRPr="002832F5">
        <w:rPr>
          <w:sz w:val="28"/>
          <w:szCs w:val="28"/>
        </w:rPr>
        <w:t>1)  изучение особенностей индивидуального развития детей;</w:t>
      </w:r>
    </w:p>
    <w:p w:rsidR="007223E3" w:rsidRPr="002832F5" w:rsidRDefault="007223E3" w:rsidP="00A05D96">
      <w:pPr>
        <w:numPr>
          <w:ilvl w:val="0"/>
          <w:numId w:val="39"/>
        </w:numPr>
        <w:jc w:val="both"/>
        <w:rPr>
          <w:sz w:val="28"/>
          <w:szCs w:val="28"/>
        </w:rPr>
      </w:pPr>
      <w:r w:rsidRPr="002832F5">
        <w:rPr>
          <w:sz w:val="28"/>
          <w:szCs w:val="28"/>
        </w:rPr>
        <w:t>формирование у обучающихся мотивации к познавательной деятельности;</w:t>
      </w:r>
    </w:p>
    <w:p w:rsidR="007223E3" w:rsidRDefault="007223E3" w:rsidP="00A05D96">
      <w:pPr>
        <w:numPr>
          <w:ilvl w:val="0"/>
          <w:numId w:val="39"/>
        </w:numPr>
        <w:jc w:val="both"/>
        <w:rPr>
          <w:sz w:val="28"/>
          <w:szCs w:val="28"/>
        </w:rPr>
      </w:pPr>
      <w:r w:rsidRPr="002832F5">
        <w:rPr>
          <w:sz w:val="28"/>
          <w:szCs w:val="28"/>
        </w:rPr>
        <w:t>создание условий для обеспечения профессионального самоопределения школь</w:t>
      </w:r>
      <w:r>
        <w:rPr>
          <w:sz w:val="28"/>
          <w:szCs w:val="28"/>
        </w:rPr>
        <w:t>ников;</w:t>
      </w:r>
    </w:p>
    <w:p w:rsidR="007223E3" w:rsidRDefault="007223E3" w:rsidP="00A05D96">
      <w:pPr>
        <w:numPr>
          <w:ilvl w:val="0"/>
          <w:numId w:val="3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психолого-педагогическое сопровождение образовательной программы школы;</w:t>
      </w:r>
    </w:p>
    <w:p w:rsidR="007223E3" w:rsidRPr="002832F5" w:rsidRDefault="007223E3" w:rsidP="00B0175C">
      <w:pPr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     </w:t>
      </w:r>
      <w:r w:rsidRPr="002832F5">
        <w:rPr>
          <w:sz w:val="28"/>
          <w:szCs w:val="28"/>
          <w:u w:val="single"/>
        </w:rPr>
        <w:t xml:space="preserve">Создание условий для укрепления здоровья </w:t>
      </w:r>
      <w:r>
        <w:rPr>
          <w:sz w:val="28"/>
          <w:szCs w:val="28"/>
          <w:u w:val="single"/>
        </w:rPr>
        <w:t>об</w:t>
      </w:r>
      <w:r w:rsidRPr="002832F5">
        <w:rPr>
          <w:sz w:val="28"/>
          <w:szCs w:val="28"/>
          <w:u w:val="single"/>
        </w:rPr>
        <w:t>уча</w:t>
      </w:r>
      <w:r>
        <w:rPr>
          <w:sz w:val="28"/>
          <w:szCs w:val="28"/>
          <w:u w:val="single"/>
        </w:rPr>
        <w:t>ю</w:t>
      </w:r>
      <w:r w:rsidRPr="002832F5">
        <w:rPr>
          <w:sz w:val="28"/>
          <w:szCs w:val="28"/>
          <w:u w:val="single"/>
        </w:rPr>
        <w:t>щихся:</w:t>
      </w:r>
    </w:p>
    <w:p w:rsidR="007223E3" w:rsidRPr="002832F5" w:rsidRDefault="007223E3" w:rsidP="00A05D96">
      <w:pPr>
        <w:numPr>
          <w:ilvl w:val="0"/>
          <w:numId w:val="37"/>
        </w:numPr>
        <w:jc w:val="both"/>
        <w:rPr>
          <w:sz w:val="28"/>
          <w:szCs w:val="28"/>
        </w:rPr>
      </w:pPr>
      <w:r w:rsidRPr="002832F5">
        <w:rPr>
          <w:sz w:val="28"/>
          <w:szCs w:val="28"/>
        </w:rPr>
        <w:t xml:space="preserve">отслеживание динамики здоровья </w:t>
      </w:r>
      <w:r>
        <w:rPr>
          <w:sz w:val="28"/>
          <w:szCs w:val="28"/>
        </w:rPr>
        <w:t>об</w:t>
      </w:r>
      <w:r w:rsidRPr="002832F5">
        <w:rPr>
          <w:sz w:val="28"/>
          <w:szCs w:val="28"/>
        </w:rPr>
        <w:t>уча</w:t>
      </w:r>
      <w:r>
        <w:rPr>
          <w:sz w:val="28"/>
          <w:szCs w:val="28"/>
        </w:rPr>
        <w:t>ю</w:t>
      </w:r>
      <w:r w:rsidRPr="002832F5">
        <w:rPr>
          <w:sz w:val="28"/>
          <w:szCs w:val="28"/>
        </w:rPr>
        <w:t>щихся;</w:t>
      </w:r>
    </w:p>
    <w:p w:rsidR="007223E3" w:rsidRPr="002832F5" w:rsidRDefault="007223E3" w:rsidP="00A05D96">
      <w:pPr>
        <w:numPr>
          <w:ilvl w:val="0"/>
          <w:numId w:val="37"/>
        </w:numPr>
        <w:jc w:val="both"/>
        <w:rPr>
          <w:sz w:val="28"/>
          <w:szCs w:val="28"/>
        </w:rPr>
      </w:pPr>
      <w:r w:rsidRPr="002832F5">
        <w:rPr>
          <w:sz w:val="28"/>
          <w:szCs w:val="28"/>
        </w:rPr>
        <w:t xml:space="preserve">разработка методических рекомендаций педагогам школы по использованию здоровьесберегающих методик и преодолению учебных перегрузок школьников; </w:t>
      </w:r>
    </w:p>
    <w:p w:rsidR="007223E3" w:rsidRPr="002832F5" w:rsidRDefault="007223E3" w:rsidP="00B0175C">
      <w:pPr>
        <w:ind w:left="360"/>
        <w:jc w:val="both"/>
        <w:rPr>
          <w:sz w:val="28"/>
          <w:szCs w:val="28"/>
          <w:u w:val="single"/>
        </w:rPr>
      </w:pPr>
      <w:r w:rsidRPr="002832F5">
        <w:rPr>
          <w:sz w:val="28"/>
          <w:szCs w:val="28"/>
          <w:u w:val="single"/>
        </w:rPr>
        <w:t>Диагностика и контроль результативности образовательного процесса.</w:t>
      </w:r>
    </w:p>
    <w:p w:rsidR="007223E3" w:rsidRPr="002832F5" w:rsidRDefault="007223E3" w:rsidP="00A05D96">
      <w:pPr>
        <w:numPr>
          <w:ilvl w:val="0"/>
          <w:numId w:val="38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Мониторинг </w:t>
      </w:r>
      <w:r w:rsidRPr="002832F5">
        <w:rPr>
          <w:sz w:val="28"/>
          <w:szCs w:val="28"/>
        </w:rPr>
        <w:t>качеств</w:t>
      </w:r>
      <w:r>
        <w:rPr>
          <w:sz w:val="28"/>
          <w:szCs w:val="28"/>
        </w:rPr>
        <w:t>а</w:t>
      </w:r>
      <w:r w:rsidRPr="002832F5">
        <w:rPr>
          <w:sz w:val="28"/>
          <w:szCs w:val="28"/>
        </w:rPr>
        <w:t xml:space="preserve"> знаний </w:t>
      </w:r>
      <w:r>
        <w:rPr>
          <w:sz w:val="28"/>
          <w:szCs w:val="28"/>
        </w:rPr>
        <w:t>об</w:t>
      </w:r>
      <w:r w:rsidRPr="002832F5">
        <w:rPr>
          <w:sz w:val="28"/>
          <w:szCs w:val="28"/>
        </w:rPr>
        <w:t>уча</w:t>
      </w:r>
      <w:r>
        <w:rPr>
          <w:sz w:val="28"/>
          <w:szCs w:val="28"/>
        </w:rPr>
        <w:t>ю</w:t>
      </w:r>
      <w:r w:rsidRPr="002832F5">
        <w:rPr>
          <w:sz w:val="28"/>
          <w:szCs w:val="28"/>
        </w:rPr>
        <w:t>щихся;</w:t>
      </w:r>
    </w:p>
    <w:p w:rsidR="007223E3" w:rsidRPr="002832F5" w:rsidRDefault="007223E3" w:rsidP="00A05D96">
      <w:pPr>
        <w:numPr>
          <w:ilvl w:val="0"/>
          <w:numId w:val="38"/>
        </w:numPr>
        <w:jc w:val="both"/>
        <w:rPr>
          <w:sz w:val="28"/>
          <w:szCs w:val="28"/>
        </w:rPr>
      </w:pPr>
      <w:r>
        <w:rPr>
          <w:sz w:val="28"/>
          <w:szCs w:val="28"/>
        </w:rPr>
        <w:t>формирование</w:t>
      </w:r>
      <w:r w:rsidRPr="002832F5">
        <w:rPr>
          <w:sz w:val="28"/>
          <w:szCs w:val="28"/>
        </w:rPr>
        <w:t xml:space="preserve">  у обучающихся </w:t>
      </w:r>
      <w:r>
        <w:rPr>
          <w:sz w:val="28"/>
          <w:szCs w:val="28"/>
        </w:rPr>
        <w:t>универсальных учебных действий</w:t>
      </w:r>
      <w:r w:rsidRPr="002832F5">
        <w:rPr>
          <w:sz w:val="28"/>
          <w:szCs w:val="28"/>
        </w:rPr>
        <w:t>;</w:t>
      </w:r>
    </w:p>
    <w:p w:rsidR="007223E3" w:rsidRPr="002832F5" w:rsidRDefault="007223E3" w:rsidP="00A05D96">
      <w:pPr>
        <w:numPr>
          <w:ilvl w:val="0"/>
          <w:numId w:val="38"/>
        </w:numPr>
        <w:jc w:val="both"/>
        <w:rPr>
          <w:sz w:val="28"/>
          <w:szCs w:val="28"/>
        </w:rPr>
      </w:pPr>
      <w:r w:rsidRPr="002832F5">
        <w:rPr>
          <w:sz w:val="28"/>
          <w:szCs w:val="28"/>
        </w:rPr>
        <w:t xml:space="preserve">диагностика деятельности педагогов по развитию у </w:t>
      </w:r>
      <w:r>
        <w:rPr>
          <w:sz w:val="28"/>
          <w:szCs w:val="28"/>
        </w:rPr>
        <w:t>об</w:t>
      </w:r>
      <w:r w:rsidRPr="002832F5">
        <w:rPr>
          <w:sz w:val="28"/>
          <w:szCs w:val="28"/>
        </w:rPr>
        <w:t>уча</w:t>
      </w:r>
      <w:r>
        <w:rPr>
          <w:sz w:val="28"/>
          <w:szCs w:val="28"/>
        </w:rPr>
        <w:t>ю</w:t>
      </w:r>
      <w:r w:rsidRPr="002832F5">
        <w:rPr>
          <w:sz w:val="28"/>
          <w:szCs w:val="28"/>
        </w:rPr>
        <w:t xml:space="preserve">щихся интереса к обучению, результативности использования индивидуально групповых занятий и элективных курсов. </w:t>
      </w: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color w:val="000000"/>
          <w:u w:val="single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color w:val="000000"/>
          <w:u w:val="single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color w:val="000000"/>
          <w:u w:val="single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color w:val="000000"/>
          <w:u w:val="single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color w:val="000000"/>
          <w:u w:val="single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color w:val="000000"/>
          <w:u w:val="single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color w:val="000000"/>
          <w:u w:val="single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color w:val="000000"/>
          <w:u w:val="single"/>
        </w:rPr>
      </w:pPr>
    </w:p>
    <w:p w:rsidR="007223E3" w:rsidRPr="00372B33" w:rsidRDefault="007223E3" w:rsidP="00372B33">
      <w:pPr>
        <w:jc w:val="center"/>
        <w:rPr>
          <w:b/>
          <w:sz w:val="28"/>
          <w:szCs w:val="28"/>
        </w:rPr>
      </w:pPr>
      <w:r w:rsidRPr="00372B33">
        <w:rPr>
          <w:b/>
          <w:sz w:val="28"/>
          <w:szCs w:val="28"/>
        </w:rPr>
        <w:t>Тематика</w:t>
      </w:r>
    </w:p>
    <w:p w:rsidR="007223E3" w:rsidRPr="00372B33" w:rsidRDefault="007223E3" w:rsidP="00372B33">
      <w:pPr>
        <w:pStyle w:val="ListParagraph1"/>
        <w:ind w:left="360"/>
        <w:jc w:val="center"/>
        <w:rPr>
          <w:rFonts w:ascii="Times New Roman" w:hAnsi="Times New Roman"/>
          <w:b/>
          <w:sz w:val="28"/>
          <w:szCs w:val="28"/>
        </w:rPr>
      </w:pPr>
      <w:r w:rsidRPr="00372B33">
        <w:rPr>
          <w:rFonts w:ascii="Times New Roman" w:hAnsi="Times New Roman"/>
          <w:b/>
          <w:sz w:val="28"/>
          <w:szCs w:val="28"/>
        </w:rPr>
        <w:t>заседаний методического совета на 2015-2016 учебный год</w:t>
      </w:r>
    </w:p>
    <w:p w:rsidR="007223E3" w:rsidRPr="002E3CBD" w:rsidRDefault="007223E3" w:rsidP="00372B33">
      <w:pPr>
        <w:pStyle w:val="ListParagraph1"/>
        <w:ind w:left="360"/>
        <w:rPr>
          <w:rFonts w:ascii="Times New Roman" w:hAnsi="Times New Roman"/>
          <w:b/>
          <w:sz w:val="24"/>
          <w:szCs w:val="24"/>
        </w:rPr>
      </w:pPr>
    </w:p>
    <w:p w:rsidR="007223E3" w:rsidRPr="002E3CBD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  <w:r w:rsidRPr="002E3CBD">
        <w:rPr>
          <w:rFonts w:ascii="Times New Roman" w:hAnsi="Times New Roman"/>
          <w:b/>
          <w:sz w:val="24"/>
          <w:szCs w:val="24"/>
        </w:rPr>
        <w:t>АВГУСТ</w:t>
      </w:r>
    </w:p>
    <w:p w:rsidR="007223E3" w:rsidRPr="002E3CBD" w:rsidRDefault="007223E3" w:rsidP="00372B33">
      <w:pPr>
        <w:pStyle w:val="NormalWeb"/>
        <w:spacing w:before="0" w:beforeAutospacing="0"/>
        <w:rPr>
          <w:color w:val="000000"/>
        </w:rPr>
      </w:pPr>
      <w:r w:rsidRPr="002E3CBD">
        <w:rPr>
          <w:color w:val="000000"/>
        </w:rPr>
        <w:t>1. Рассмотрение Положения о методическом Совете школы.</w:t>
      </w:r>
    </w:p>
    <w:p w:rsidR="007223E3" w:rsidRPr="002E3CBD" w:rsidRDefault="007223E3" w:rsidP="00372B33">
      <w:pPr>
        <w:pStyle w:val="NormalWeb"/>
        <w:spacing w:before="0" w:beforeAutospacing="0"/>
        <w:rPr>
          <w:color w:val="000000"/>
        </w:rPr>
      </w:pPr>
      <w:r w:rsidRPr="002E3CBD">
        <w:rPr>
          <w:color w:val="000000"/>
        </w:rPr>
        <w:t>2. Распределение обязанностей между членами МС.</w:t>
      </w:r>
    </w:p>
    <w:p w:rsidR="007223E3" w:rsidRPr="002E3CBD" w:rsidRDefault="007223E3" w:rsidP="00372B33">
      <w:pPr>
        <w:pStyle w:val="NormalWeb"/>
        <w:spacing w:before="0" w:beforeAutospacing="0"/>
      </w:pPr>
      <w:r w:rsidRPr="002E3CBD">
        <w:t>3. Обсуждение плана работы методического Совета на 2015/2016 учебный год.</w:t>
      </w:r>
    </w:p>
    <w:p w:rsidR="007223E3" w:rsidRPr="002E3CBD" w:rsidRDefault="007223E3" w:rsidP="00372B33">
      <w:pPr>
        <w:jc w:val="both"/>
        <w:rPr>
          <w:bCs/>
        </w:rPr>
      </w:pPr>
      <w:r w:rsidRPr="002E3CBD">
        <w:rPr>
          <w:bCs/>
        </w:rPr>
        <w:t>4. О рассмотрении и утверждении реализуемых в школе рабочих  программ по предметам, рабочих программ элективных курсов, рабочих программ кружковой работы, рабочих программ индивидуального обучения на дому.</w:t>
      </w:r>
    </w:p>
    <w:p w:rsidR="007223E3" w:rsidRPr="002E3CBD" w:rsidRDefault="007223E3" w:rsidP="00372B33">
      <w:pPr>
        <w:jc w:val="both"/>
        <w:rPr>
          <w:bCs/>
        </w:rPr>
      </w:pPr>
      <w:r w:rsidRPr="002E3CBD">
        <w:rPr>
          <w:bCs/>
        </w:rPr>
        <w:t xml:space="preserve">5. </w:t>
      </w:r>
      <w:r w:rsidRPr="002E3CBD">
        <w:t xml:space="preserve"> Рассмотрение плана графика мероприятий по обеспечению реализации  ФГОС НОО, ООО, ФГОС НОО ОВЗ. Информационное сопровождение по вопросам введения ФГОС ООО. Подготовка к разработке образовательной программы повышения квалификации по вопросам введения ФГОС</w:t>
      </w:r>
    </w:p>
    <w:p w:rsidR="007223E3" w:rsidRPr="00BB174D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sz w:val="24"/>
          <w:szCs w:val="24"/>
        </w:rPr>
      </w:pPr>
    </w:p>
    <w:p w:rsidR="007223E3" w:rsidRPr="00372B3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  <w:r w:rsidRPr="00372B33">
        <w:rPr>
          <w:rFonts w:ascii="Times New Roman" w:hAnsi="Times New Roman"/>
          <w:b/>
          <w:sz w:val="24"/>
          <w:szCs w:val="24"/>
        </w:rPr>
        <w:t>СЕНТЯБРЬ</w:t>
      </w:r>
    </w:p>
    <w:p w:rsidR="007223E3" w:rsidRPr="00BB174D" w:rsidRDefault="007223E3" w:rsidP="00A05D96">
      <w:pPr>
        <w:numPr>
          <w:ilvl w:val="0"/>
          <w:numId w:val="31"/>
        </w:numPr>
        <w:jc w:val="both"/>
        <w:rPr>
          <w:iCs/>
        </w:rPr>
      </w:pPr>
      <w:r w:rsidRPr="00BB174D">
        <w:t>Изучение нормативно – правовых актов, изданных с целью подготовки к ГИА.</w:t>
      </w:r>
    </w:p>
    <w:p w:rsidR="007223E3" w:rsidRPr="00BB174D" w:rsidRDefault="007223E3" w:rsidP="00A05D96">
      <w:pPr>
        <w:numPr>
          <w:ilvl w:val="0"/>
          <w:numId w:val="31"/>
        </w:numPr>
        <w:jc w:val="both"/>
        <w:rPr>
          <w:iCs/>
        </w:rPr>
      </w:pPr>
      <w:r w:rsidRPr="00BB174D">
        <w:rPr>
          <w:iCs/>
        </w:rPr>
        <w:t>Особенности процесса подготовки к ГИА 9,11 классов</w:t>
      </w:r>
    </w:p>
    <w:p w:rsidR="007223E3" w:rsidRPr="00BB174D" w:rsidRDefault="007223E3" w:rsidP="00A05D96">
      <w:pPr>
        <w:numPr>
          <w:ilvl w:val="0"/>
          <w:numId w:val="31"/>
        </w:numPr>
        <w:jc w:val="both"/>
        <w:rPr>
          <w:iCs/>
        </w:rPr>
      </w:pPr>
      <w:r w:rsidRPr="00BB174D">
        <w:rPr>
          <w:iCs/>
        </w:rPr>
        <w:t>Организация дополнительных занятий и консультаций по русскому языку и математике.</w:t>
      </w:r>
    </w:p>
    <w:p w:rsidR="007223E3" w:rsidRPr="00BB174D" w:rsidRDefault="007223E3" w:rsidP="00A05D96">
      <w:pPr>
        <w:numPr>
          <w:ilvl w:val="0"/>
          <w:numId w:val="31"/>
        </w:numPr>
        <w:jc w:val="both"/>
        <w:rPr>
          <w:iCs/>
        </w:rPr>
      </w:pPr>
      <w:r w:rsidRPr="00BB174D">
        <w:t>Организация работы над единой методической темой школы</w:t>
      </w:r>
    </w:p>
    <w:p w:rsidR="007223E3" w:rsidRPr="00BB174D" w:rsidRDefault="007223E3" w:rsidP="00A05D96">
      <w:pPr>
        <w:numPr>
          <w:ilvl w:val="0"/>
          <w:numId w:val="31"/>
        </w:numPr>
        <w:jc w:val="both"/>
        <w:rPr>
          <w:iCs/>
        </w:rPr>
      </w:pPr>
      <w:r w:rsidRPr="00BB174D">
        <w:t>Документы по организации  работы МО в 2014-2015 учебном году.</w:t>
      </w:r>
    </w:p>
    <w:p w:rsidR="007223E3" w:rsidRPr="00BB174D" w:rsidRDefault="007223E3" w:rsidP="00A05D96">
      <w:pPr>
        <w:numPr>
          <w:ilvl w:val="0"/>
          <w:numId w:val="31"/>
        </w:numPr>
        <w:jc w:val="both"/>
        <w:rPr>
          <w:iCs/>
        </w:rPr>
      </w:pPr>
      <w:r w:rsidRPr="00BB174D">
        <w:t xml:space="preserve"> Составление графика повышения квалификации педагогических работников, графика аттестации.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b/>
          <w:sz w:val="24"/>
          <w:szCs w:val="24"/>
        </w:rPr>
        <w:t>ОКТЯБРЬ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1. Организация работы  с вновь принятыми учителями по их адаптации к профессиональному становлению.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2. Проведение мониторинга по выявлению пробелов в работе по  введению ФГОС ООО.</w:t>
      </w:r>
    </w:p>
    <w:p w:rsidR="007223E3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b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3. Подготовка к ГИА обучающихся 9, 11 классов</w:t>
      </w: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  <w:r w:rsidRPr="00D3248E">
        <w:rPr>
          <w:rFonts w:ascii="Times New Roman" w:hAnsi="Times New Roman"/>
          <w:b/>
          <w:sz w:val="24"/>
          <w:szCs w:val="24"/>
        </w:rPr>
        <w:t>НОЯБРЬ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 xml:space="preserve">1 Организация работы учителей по подготовке обучающихся к </w:t>
      </w:r>
      <w:r>
        <w:rPr>
          <w:rFonts w:ascii="Times New Roman" w:hAnsi="Times New Roman"/>
          <w:sz w:val="24"/>
          <w:szCs w:val="24"/>
        </w:rPr>
        <w:t xml:space="preserve">государственной </w:t>
      </w:r>
      <w:r w:rsidRPr="00D3248E">
        <w:rPr>
          <w:rFonts w:ascii="Times New Roman" w:hAnsi="Times New Roman"/>
          <w:sz w:val="24"/>
          <w:szCs w:val="24"/>
        </w:rPr>
        <w:t>итогов</w:t>
      </w:r>
      <w:r>
        <w:rPr>
          <w:rFonts w:ascii="Times New Roman" w:hAnsi="Times New Roman"/>
          <w:sz w:val="24"/>
          <w:szCs w:val="24"/>
        </w:rPr>
        <w:t>ой аттестации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2. Работа с одаренными обучающимися, олимпиадное и конкурсное движение.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3. Деятельность учителя по повышению качества обученности (по результатам 1 четверти).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Анализ деятельности творческих групп учителей</w:t>
      </w:r>
      <w:r w:rsidRPr="00D3248E">
        <w:rPr>
          <w:rFonts w:ascii="Times New Roman" w:hAnsi="Times New Roman"/>
          <w:sz w:val="24"/>
          <w:szCs w:val="24"/>
        </w:rPr>
        <w:t>. Достижения, проблемы, перспективы.</w:t>
      </w:r>
    </w:p>
    <w:p w:rsidR="007223E3" w:rsidRDefault="007223E3" w:rsidP="00372B33">
      <w:pPr>
        <w:pStyle w:val="ListParagraph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  <w:r w:rsidRPr="00D3248E">
        <w:rPr>
          <w:rFonts w:ascii="Times New Roman" w:hAnsi="Times New Roman"/>
          <w:b/>
          <w:sz w:val="24"/>
          <w:szCs w:val="24"/>
        </w:rPr>
        <w:t>ДЕКАБРЬ</w:t>
      </w:r>
    </w:p>
    <w:p w:rsidR="007223E3" w:rsidRPr="00D3248E" w:rsidRDefault="007223E3" w:rsidP="00372B33"/>
    <w:p w:rsidR="007223E3" w:rsidRPr="00D3248E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1. Итоги участия обучающихся в олимпиадах.</w:t>
      </w:r>
    </w:p>
    <w:p w:rsidR="007223E3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2. Реализация планов воспитательной работы за 1 полугодие.</w:t>
      </w:r>
    </w:p>
    <w:p w:rsidR="007223E3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D3248E">
        <w:rPr>
          <w:rFonts w:ascii="Times New Roman" w:hAnsi="Times New Roman"/>
          <w:sz w:val="24"/>
          <w:szCs w:val="24"/>
        </w:rPr>
        <w:t>Анализ муниципальных диагностических работ по предметам в 9, 11 классах</w:t>
      </w:r>
    </w:p>
    <w:p w:rsidR="007223E3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Мониторинг выборов экзаменов по выбору 9, 11 класс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223E3" w:rsidRPr="00D3248E" w:rsidRDefault="007223E3" w:rsidP="00372B33">
      <w:pPr>
        <w:pStyle w:val="ListParagraph1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  <w:r w:rsidRPr="00D3248E">
        <w:rPr>
          <w:rFonts w:ascii="Times New Roman" w:hAnsi="Times New Roman"/>
          <w:b/>
          <w:sz w:val="24"/>
          <w:szCs w:val="24"/>
        </w:rPr>
        <w:t>ЯНВАРЬ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7223E3" w:rsidRPr="00BB174D" w:rsidRDefault="007223E3" w:rsidP="00A05D96">
      <w:pPr>
        <w:pStyle w:val="ListParagraph1"/>
        <w:numPr>
          <w:ilvl w:val="1"/>
          <w:numId w:val="2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Итоги 1 полугодия (2-11 классы). Рейтинг учителей по предметным областям.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2. Подготовка к ГИА обучающихся 9, 11 классов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Итоги работы творческих групп учителей</w:t>
      </w:r>
      <w:r w:rsidRPr="00D3248E">
        <w:rPr>
          <w:rFonts w:ascii="Times New Roman" w:hAnsi="Times New Roman"/>
          <w:sz w:val="24"/>
          <w:szCs w:val="24"/>
        </w:rPr>
        <w:t xml:space="preserve"> за 1 полугодие. </w:t>
      </w:r>
    </w:p>
    <w:p w:rsidR="007223E3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4 . Участие педагогов в конкурсах профессионального мастерства.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  <w:r w:rsidRPr="00D3248E">
        <w:rPr>
          <w:rFonts w:ascii="Times New Roman" w:hAnsi="Times New Roman"/>
          <w:b/>
          <w:sz w:val="24"/>
          <w:szCs w:val="24"/>
        </w:rPr>
        <w:t>ФЕВРАЛЬ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1.  Состояние воспитательной работы в классах. Результаты посещения классных часов.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 xml:space="preserve">2. Роль председателей МО в реализации внутришкольного контроля. </w:t>
      </w:r>
    </w:p>
    <w:p w:rsidR="007223E3" w:rsidRDefault="007223E3" w:rsidP="00372B33">
      <w:pPr>
        <w:pStyle w:val="ListParagraph1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223E3" w:rsidRPr="00D3248E" w:rsidRDefault="007223E3" w:rsidP="00372B33">
      <w:pPr>
        <w:pStyle w:val="ListParagraph1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  <w:r w:rsidRPr="00D3248E">
        <w:rPr>
          <w:rFonts w:ascii="Times New Roman" w:hAnsi="Times New Roman"/>
          <w:b/>
          <w:sz w:val="24"/>
          <w:szCs w:val="24"/>
        </w:rPr>
        <w:t>МАРТ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1. Организация проведения методического форума инновационной деятельности « Профессионализм педагога, инновационная деятельность - повышение качества образования »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- открытые уроки,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-«круглый стол»,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-деловые и ролевые игры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- самоанализ деятельности,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- взаимопосещения уроков,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- презентация инновационных методик.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2. Проведение методической декады «Методическая и методологическая культура учителя- путь к повышению качества образования»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3. Участие в конкурсах профессиональных достижений.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</w:t>
      </w:r>
      <w:r w:rsidRPr="00D3248E">
        <w:rPr>
          <w:rFonts w:ascii="Times New Roman" w:hAnsi="Times New Roman"/>
          <w:sz w:val="24"/>
          <w:szCs w:val="24"/>
        </w:rPr>
        <w:t>. Проблемы аттестации обучающихся за 3 четверть и пути их решения.</w:t>
      </w: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Pr="00283C7A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  <w:r w:rsidRPr="00D3248E">
        <w:rPr>
          <w:rFonts w:ascii="Times New Roman" w:hAnsi="Times New Roman"/>
          <w:b/>
          <w:sz w:val="24"/>
          <w:szCs w:val="24"/>
        </w:rPr>
        <w:t>АПРЕЛЬ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</w:t>
      </w:r>
      <w:r w:rsidRPr="00D3248E">
        <w:rPr>
          <w:rFonts w:ascii="Times New Roman" w:hAnsi="Times New Roman"/>
          <w:sz w:val="24"/>
          <w:szCs w:val="24"/>
        </w:rPr>
        <w:t>. Анализ муниципальных диагностических работ по предметам в 9, 11 классах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D3248E">
        <w:rPr>
          <w:rFonts w:ascii="Times New Roman" w:hAnsi="Times New Roman"/>
          <w:sz w:val="24"/>
          <w:szCs w:val="24"/>
        </w:rPr>
        <w:t>.Согласование графика проведения промежуточной аттестации.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D3248E">
        <w:rPr>
          <w:rFonts w:ascii="Times New Roman" w:hAnsi="Times New Roman"/>
          <w:sz w:val="24"/>
          <w:szCs w:val="24"/>
        </w:rPr>
        <w:t>. Работа классных руководителей по профилактике правонарушений.</w:t>
      </w:r>
    </w:p>
    <w:p w:rsidR="007223E3" w:rsidRPr="00D3248E" w:rsidRDefault="007223E3" w:rsidP="00372B33">
      <w:pPr>
        <w:pStyle w:val="ListParagraph1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  <w:r w:rsidRPr="00D3248E">
        <w:rPr>
          <w:rFonts w:ascii="Times New Roman" w:hAnsi="Times New Roman"/>
          <w:b/>
          <w:sz w:val="24"/>
          <w:szCs w:val="24"/>
        </w:rPr>
        <w:t>МАЙ</w:t>
      </w: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1. Подготовка к промежуточной и  итоговой аттестации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2. Состояние классной документации.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3. Подготовка материалов для анализа годового плана и составления плана на новый учебный год.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4. Итоги успеваемости за год. Проблемы, достижения.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  <w:r w:rsidRPr="00D3248E">
        <w:rPr>
          <w:rFonts w:ascii="Times New Roman" w:hAnsi="Times New Roman"/>
          <w:b/>
          <w:sz w:val="24"/>
          <w:szCs w:val="24"/>
        </w:rPr>
        <w:t>ИЮНЬ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1. Итоги аттестации выпускников 9, 11 классов.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2. Итоги обученности за год.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3. Выполнение программ..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D3248E">
        <w:rPr>
          <w:rFonts w:ascii="Times New Roman" w:hAnsi="Times New Roman"/>
          <w:sz w:val="24"/>
          <w:szCs w:val="24"/>
        </w:rPr>
        <w:t>4. Сдача методических материалов, продуктов, проектов для составления сборника</w:t>
      </w:r>
    </w:p>
    <w:p w:rsidR="007223E3" w:rsidRPr="00D3248E" w:rsidRDefault="007223E3" w:rsidP="00372B33">
      <w:pPr>
        <w:pStyle w:val="ListParagraph1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</w:p>
    <w:p w:rsidR="007223E3" w:rsidRDefault="007223E3" w:rsidP="00372B33"/>
    <w:p w:rsidR="007223E3" w:rsidRDefault="007223E3" w:rsidP="00372B33"/>
    <w:p w:rsidR="007223E3" w:rsidRDefault="007223E3" w:rsidP="00372B33"/>
    <w:p w:rsidR="007223E3" w:rsidRDefault="007223E3" w:rsidP="00372B33"/>
    <w:p w:rsidR="007223E3" w:rsidRDefault="007223E3" w:rsidP="00372B33"/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b/>
          <w:bCs/>
          <w:iCs/>
          <w:color w:val="000000"/>
          <w:sz w:val="28"/>
          <w:szCs w:val="28"/>
          <w:u w:val="single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</w:p>
    <w:p w:rsidR="007223E3" w:rsidRPr="00973013" w:rsidRDefault="007223E3" w:rsidP="00B0175C">
      <w:pPr>
        <w:shd w:val="clear" w:color="auto" w:fill="FFFFFF"/>
        <w:autoSpaceDE w:val="0"/>
        <w:autoSpaceDN w:val="0"/>
        <w:adjustRightInd w:val="0"/>
        <w:ind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Работа внутри  школьных творческих объединений:</w:t>
      </w:r>
    </w:p>
    <w:p w:rsidR="007223E3" w:rsidRPr="00B1716D" w:rsidRDefault="007223E3" w:rsidP="00A05D96">
      <w:pPr>
        <w:numPr>
          <w:ilvl w:val="0"/>
          <w:numId w:val="40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</w:rPr>
        <w:t>согласование календарно-тематических планов;</w:t>
      </w:r>
    </w:p>
    <w:p w:rsidR="007223E3" w:rsidRPr="00B1716D" w:rsidRDefault="007223E3" w:rsidP="00A05D96">
      <w:pPr>
        <w:numPr>
          <w:ilvl w:val="0"/>
          <w:numId w:val="40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преемственность в работе начальных классов и основного звена;</w:t>
      </w:r>
    </w:p>
    <w:p w:rsidR="007223E3" w:rsidRDefault="007223E3" w:rsidP="00A05D96">
      <w:pPr>
        <w:numPr>
          <w:ilvl w:val="0"/>
          <w:numId w:val="40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методы работы по ликвидации пробелов в знаниях обучающихся;</w:t>
      </w:r>
    </w:p>
    <w:p w:rsidR="007223E3" w:rsidRDefault="007223E3" w:rsidP="00A05D96">
      <w:pPr>
        <w:numPr>
          <w:ilvl w:val="0"/>
          <w:numId w:val="40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методы работы с обучающимися, имеющими повышенную мотивацию к учебно-познавательной деятельности;</w:t>
      </w:r>
    </w:p>
    <w:p w:rsidR="007223E3" w:rsidRDefault="007223E3" w:rsidP="00A05D96">
      <w:pPr>
        <w:numPr>
          <w:ilvl w:val="0"/>
          <w:numId w:val="40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формы и методы промежуточного и итогового контроля;</w:t>
      </w:r>
    </w:p>
    <w:p w:rsidR="007223E3" w:rsidRDefault="007223E3" w:rsidP="00A05D96">
      <w:pPr>
        <w:numPr>
          <w:ilvl w:val="0"/>
          <w:numId w:val="40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отчеты учителей по темам самообразования;</w:t>
      </w:r>
    </w:p>
    <w:p w:rsidR="007223E3" w:rsidRDefault="007223E3" w:rsidP="00A05D96">
      <w:pPr>
        <w:numPr>
          <w:ilvl w:val="0"/>
          <w:numId w:val="40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итоговая аттестация обучающихся.</w:t>
      </w: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2A7D4A">
      <w:pPr>
        <w:shd w:val="clear" w:color="auto" w:fill="FFFFFF"/>
        <w:autoSpaceDE w:val="0"/>
        <w:autoSpaceDN w:val="0"/>
        <w:adjustRightInd w:val="0"/>
        <w:ind w:left="1146"/>
        <w:jc w:val="center"/>
        <w:rPr>
          <w:b/>
          <w:sz w:val="28"/>
          <w:szCs w:val="28"/>
        </w:rPr>
      </w:pPr>
      <w:r w:rsidRPr="002A7D4A">
        <w:rPr>
          <w:b/>
          <w:sz w:val="28"/>
          <w:szCs w:val="28"/>
        </w:rPr>
        <w:t>ПЛАНЫ РАБОТЫ</w:t>
      </w:r>
    </w:p>
    <w:p w:rsidR="007223E3" w:rsidRDefault="007223E3" w:rsidP="002A7D4A">
      <w:pPr>
        <w:shd w:val="clear" w:color="auto" w:fill="FFFFFF"/>
        <w:autoSpaceDE w:val="0"/>
        <w:autoSpaceDN w:val="0"/>
        <w:adjustRightInd w:val="0"/>
        <w:ind w:left="1146"/>
        <w:jc w:val="center"/>
        <w:rPr>
          <w:b/>
          <w:sz w:val="28"/>
          <w:szCs w:val="28"/>
        </w:rPr>
      </w:pPr>
      <w:r w:rsidRPr="002A7D4A">
        <w:rPr>
          <w:b/>
          <w:sz w:val="28"/>
          <w:szCs w:val="28"/>
        </w:rPr>
        <w:t>ТВОРЧЕСКИХ ОБЪЕДИНЕНИЙ УЧИТЕЛЕЙ</w:t>
      </w:r>
    </w:p>
    <w:p w:rsidR="007223E3" w:rsidRDefault="007223E3" w:rsidP="002A7D4A">
      <w:pPr>
        <w:shd w:val="clear" w:color="auto" w:fill="FFFFFF"/>
        <w:autoSpaceDE w:val="0"/>
        <w:autoSpaceDN w:val="0"/>
        <w:adjustRightInd w:val="0"/>
        <w:ind w:left="1146"/>
        <w:jc w:val="center"/>
        <w:rPr>
          <w:b/>
          <w:sz w:val="28"/>
          <w:szCs w:val="28"/>
        </w:rPr>
      </w:pPr>
    </w:p>
    <w:p w:rsidR="007223E3" w:rsidRPr="002A7D4A" w:rsidRDefault="007223E3" w:rsidP="002A7D4A">
      <w:pPr>
        <w:shd w:val="clear" w:color="auto" w:fill="FFFFFF"/>
        <w:autoSpaceDE w:val="0"/>
        <w:autoSpaceDN w:val="0"/>
        <w:adjustRightInd w:val="0"/>
        <w:ind w:left="1146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ТОУ МХК</w:t>
      </w:r>
    </w:p>
    <w:p w:rsidR="007223E3" w:rsidRPr="002A7D4A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b/>
          <w:sz w:val="28"/>
          <w:szCs w:val="28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94"/>
        <w:gridCol w:w="1958"/>
        <w:gridCol w:w="2048"/>
        <w:gridCol w:w="1176"/>
        <w:gridCol w:w="2061"/>
        <w:gridCol w:w="1767"/>
      </w:tblGrid>
      <w:tr w:rsidR="007223E3" w:rsidTr="00F66F7B">
        <w:tc>
          <w:tcPr>
            <w:tcW w:w="594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  <w:sz w:val="28"/>
                <w:szCs w:val="28"/>
              </w:rPr>
            </w:pPr>
            <w:r w:rsidRPr="00F66F7B">
              <w:rPr>
                <w:color w:val="000000"/>
                <w:sz w:val="28"/>
                <w:szCs w:val="28"/>
              </w:rPr>
              <w:t>№ п/п</w:t>
            </w:r>
          </w:p>
        </w:tc>
        <w:tc>
          <w:tcPr>
            <w:tcW w:w="195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  <w:sz w:val="28"/>
                <w:szCs w:val="28"/>
              </w:rPr>
            </w:pPr>
            <w:r w:rsidRPr="00F66F7B">
              <w:rPr>
                <w:color w:val="000000"/>
                <w:sz w:val="28"/>
                <w:szCs w:val="28"/>
              </w:rPr>
              <w:t>Тема</w:t>
            </w:r>
          </w:p>
        </w:tc>
        <w:tc>
          <w:tcPr>
            <w:tcW w:w="204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  <w:sz w:val="28"/>
                <w:szCs w:val="28"/>
              </w:rPr>
            </w:pPr>
            <w:r w:rsidRPr="00F66F7B">
              <w:rPr>
                <w:color w:val="000000"/>
                <w:sz w:val="28"/>
                <w:szCs w:val="28"/>
              </w:rPr>
              <w:t>Организационная форма</w:t>
            </w:r>
          </w:p>
        </w:tc>
        <w:tc>
          <w:tcPr>
            <w:tcW w:w="1176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  <w:sz w:val="28"/>
                <w:szCs w:val="28"/>
              </w:rPr>
            </w:pPr>
            <w:r w:rsidRPr="00F66F7B">
              <w:rPr>
                <w:color w:val="000000"/>
                <w:sz w:val="28"/>
                <w:szCs w:val="28"/>
              </w:rPr>
              <w:t>Сроки</w:t>
            </w:r>
          </w:p>
        </w:tc>
        <w:tc>
          <w:tcPr>
            <w:tcW w:w="206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  <w:sz w:val="28"/>
                <w:szCs w:val="28"/>
              </w:rPr>
            </w:pPr>
            <w:r w:rsidRPr="00F66F7B">
              <w:rPr>
                <w:color w:val="000000"/>
                <w:sz w:val="28"/>
                <w:szCs w:val="28"/>
              </w:rPr>
              <w:t>Ответственный</w:t>
            </w:r>
          </w:p>
        </w:tc>
        <w:tc>
          <w:tcPr>
            <w:tcW w:w="1767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  <w:sz w:val="28"/>
                <w:szCs w:val="28"/>
              </w:rPr>
            </w:pPr>
            <w:r w:rsidRPr="00F66F7B">
              <w:rPr>
                <w:color w:val="000000"/>
                <w:sz w:val="28"/>
                <w:szCs w:val="28"/>
              </w:rPr>
              <w:t>Ожидаемый результат</w:t>
            </w:r>
          </w:p>
        </w:tc>
      </w:tr>
      <w:tr w:rsidR="007223E3" w:rsidTr="00F66F7B">
        <w:tc>
          <w:tcPr>
            <w:tcW w:w="9604" w:type="dxa"/>
            <w:gridSpan w:val="6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  <w:szCs w:val="28"/>
              </w:rPr>
            </w:pPr>
            <w:r w:rsidRPr="00F66F7B">
              <w:rPr>
                <w:b/>
              </w:rPr>
              <w:t>Заседания ТОУ</w:t>
            </w:r>
          </w:p>
        </w:tc>
      </w:tr>
      <w:tr w:rsidR="007223E3" w:rsidTr="00F66F7B">
        <w:tc>
          <w:tcPr>
            <w:tcW w:w="594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1</w:t>
            </w:r>
          </w:p>
        </w:tc>
        <w:tc>
          <w:tcPr>
            <w:tcW w:w="1958" w:type="dxa"/>
          </w:tcPr>
          <w:p w:rsidR="007223E3" w:rsidRPr="002A7D4A" w:rsidRDefault="007223E3" w:rsidP="00F66F7B">
            <w:pPr>
              <w:autoSpaceDE w:val="0"/>
              <w:autoSpaceDN w:val="0"/>
              <w:adjustRightInd w:val="0"/>
              <w:jc w:val="both"/>
            </w:pPr>
            <w:r w:rsidRPr="00F66F7B">
              <w:rPr>
                <w:spacing w:val="-3"/>
              </w:rPr>
              <w:t xml:space="preserve">Приоритеты деятельности ТОУ учителей </w:t>
            </w:r>
            <w:r w:rsidRPr="002A7D4A">
              <w:t xml:space="preserve">в условиях модернизации образования </w:t>
            </w:r>
          </w:p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204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Выступления</w:t>
            </w:r>
          </w:p>
        </w:tc>
        <w:tc>
          <w:tcPr>
            <w:tcW w:w="1176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сентябрь</w:t>
            </w:r>
          </w:p>
        </w:tc>
        <w:tc>
          <w:tcPr>
            <w:tcW w:w="206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Кожухова Т.В.</w:t>
            </w:r>
          </w:p>
        </w:tc>
        <w:tc>
          <w:tcPr>
            <w:tcW w:w="1767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Реализация запроса и инициатив педагога</w:t>
            </w:r>
          </w:p>
        </w:tc>
      </w:tr>
      <w:tr w:rsidR="007223E3" w:rsidTr="00F66F7B">
        <w:tc>
          <w:tcPr>
            <w:tcW w:w="594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2</w:t>
            </w:r>
          </w:p>
        </w:tc>
        <w:tc>
          <w:tcPr>
            <w:tcW w:w="195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2A7D4A">
              <w:t>Методически основы организации работы с одаренными детьми в рамках предметов художественно-эстетического цикла</w:t>
            </w:r>
          </w:p>
        </w:tc>
        <w:tc>
          <w:tcPr>
            <w:tcW w:w="204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Выступления, обсуждения</w:t>
            </w:r>
          </w:p>
        </w:tc>
        <w:tc>
          <w:tcPr>
            <w:tcW w:w="1176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ноябрь</w:t>
            </w:r>
          </w:p>
        </w:tc>
        <w:tc>
          <w:tcPr>
            <w:tcW w:w="206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Короткова О.П.</w:t>
            </w:r>
          </w:p>
        </w:tc>
        <w:tc>
          <w:tcPr>
            <w:tcW w:w="1767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DD6F46">
              <w:t xml:space="preserve">Повышение качества проектных работ </w:t>
            </w:r>
            <w:r>
              <w:t>об</w:t>
            </w:r>
            <w:r w:rsidRPr="00DD6F46">
              <w:t>уча</w:t>
            </w:r>
            <w:r>
              <w:t>ю</w:t>
            </w:r>
            <w:r w:rsidRPr="00DD6F46">
              <w:t>щихся</w:t>
            </w:r>
          </w:p>
        </w:tc>
      </w:tr>
      <w:tr w:rsidR="007223E3" w:rsidTr="00F66F7B">
        <w:tc>
          <w:tcPr>
            <w:tcW w:w="594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3</w:t>
            </w:r>
          </w:p>
        </w:tc>
        <w:tc>
          <w:tcPr>
            <w:tcW w:w="195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DD6F46">
              <w:t>Реализация социокультурного подхода как средство формирования духовно-нравственных ценностей обучающихся в свете перехода на новые стандарты</w:t>
            </w:r>
          </w:p>
        </w:tc>
        <w:tc>
          <w:tcPr>
            <w:tcW w:w="204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Выступления, обсуждения</w:t>
            </w:r>
          </w:p>
        </w:tc>
        <w:tc>
          <w:tcPr>
            <w:tcW w:w="1176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февраль</w:t>
            </w:r>
          </w:p>
        </w:tc>
        <w:tc>
          <w:tcPr>
            <w:tcW w:w="206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Роо Т.Ф.</w:t>
            </w:r>
          </w:p>
        </w:tc>
        <w:tc>
          <w:tcPr>
            <w:tcW w:w="1767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DD6F46">
              <w:t>Реализация целей и задач на уроках ИЗО</w:t>
            </w:r>
            <w:r>
              <w:t>,  музыки</w:t>
            </w:r>
          </w:p>
        </w:tc>
      </w:tr>
      <w:tr w:rsidR="007223E3" w:rsidTr="00F66F7B">
        <w:tc>
          <w:tcPr>
            <w:tcW w:w="9604" w:type="dxa"/>
            <w:gridSpan w:val="6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66F7B">
              <w:rPr>
                <w:b/>
              </w:rPr>
              <w:t>Школа передового опыта (лучший опыт прохождения аттестации,  внедрения инновационных технологий и др.)</w:t>
            </w:r>
          </w:p>
        </w:tc>
      </w:tr>
      <w:tr w:rsidR="007223E3" w:rsidTr="00F66F7B">
        <w:tc>
          <w:tcPr>
            <w:tcW w:w="594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1.</w:t>
            </w:r>
          </w:p>
        </w:tc>
        <w:tc>
          <w:tcPr>
            <w:tcW w:w="195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t>Выступления</w:t>
            </w:r>
            <w:r w:rsidRPr="00DD6F46">
              <w:t xml:space="preserve"> с докладами, твор</w:t>
            </w:r>
            <w:r>
              <w:t xml:space="preserve">ческими отчетами на заседаниях </w:t>
            </w:r>
            <w:r w:rsidRPr="00DD6F46">
              <w:t xml:space="preserve">МО, педагогические мастерские </w:t>
            </w:r>
            <w:r>
              <w:t>, педсоветы</w:t>
            </w:r>
          </w:p>
        </w:tc>
        <w:tc>
          <w:tcPr>
            <w:tcW w:w="204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1176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 течение года</w:t>
            </w:r>
          </w:p>
        </w:tc>
        <w:tc>
          <w:tcPr>
            <w:tcW w:w="206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Все учителя</w:t>
            </w:r>
          </w:p>
        </w:tc>
        <w:tc>
          <w:tcPr>
            <w:tcW w:w="1767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DD6F46">
              <w:t>Изучение и обобщение передового педагогического опыта</w:t>
            </w:r>
          </w:p>
        </w:tc>
      </w:tr>
      <w:tr w:rsidR="007223E3" w:rsidTr="00F66F7B">
        <w:tc>
          <w:tcPr>
            <w:tcW w:w="9604" w:type="dxa"/>
            <w:gridSpan w:val="6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F66F7B">
              <w:rPr>
                <w:b/>
                <w:color w:val="000000"/>
              </w:rPr>
              <w:t>Работа с одаренными детьми</w:t>
            </w:r>
          </w:p>
        </w:tc>
      </w:tr>
      <w:tr w:rsidR="007223E3" w:rsidTr="00F66F7B">
        <w:tc>
          <w:tcPr>
            <w:tcW w:w="594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1.</w:t>
            </w:r>
          </w:p>
        </w:tc>
        <w:tc>
          <w:tcPr>
            <w:tcW w:w="195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A02457">
              <w:t>Деятельность учителя по организации работы с одаренными детьми. Научная деятельность обучающихся</w:t>
            </w:r>
          </w:p>
        </w:tc>
        <w:tc>
          <w:tcPr>
            <w:tcW w:w="204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План работы</w:t>
            </w:r>
          </w:p>
        </w:tc>
        <w:tc>
          <w:tcPr>
            <w:tcW w:w="1176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 течение года</w:t>
            </w:r>
          </w:p>
        </w:tc>
        <w:tc>
          <w:tcPr>
            <w:tcW w:w="206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1767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Выявление одаренных детей</w:t>
            </w:r>
          </w:p>
        </w:tc>
      </w:tr>
      <w:tr w:rsidR="007223E3" w:rsidTr="00F66F7B">
        <w:tc>
          <w:tcPr>
            <w:tcW w:w="594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2</w:t>
            </w:r>
          </w:p>
        </w:tc>
        <w:tc>
          <w:tcPr>
            <w:tcW w:w="195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A02457">
              <w:t>Внеклассная кружковая деятельность</w:t>
            </w:r>
          </w:p>
        </w:tc>
        <w:tc>
          <w:tcPr>
            <w:tcW w:w="204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Проведение занятий</w:t>
            </w:r>
          </w:p>
        </w:tc>
        <w:tc>
          <w:tcPr>
            <w:tcW w:w="1176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По расписанию</w:t>
            </w:r>
          </w:p>
        </w:tc>
        <w:tc>
          <w:tcPr>
            <w:tcW w:w="206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Все учителя</w:t>
            </w:r>
          </w:p>
        </w:tc>
        <w:tc>
          <w:tcPr>
            <w:tcW w:w="1767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</w:tr>
      <w:tr w:rsidR="007223E3" w:rsidTr="00F66F7B">
        <w:tc>
          <w:tcPr>
            <w:tcW w:w="594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3</w:t>
            </w:r>
          </w:p>
        </w:tc>
        <w:tc>
          <w:tcPr>
            <w:tcW w:w="195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Участие в конкурсах, фестивалях и другое</w:t>
            </w:r>
          </w:p>
        </w:tc>
        <w:tc>
          <w:tcPr>
            <w:tcW w:w="2048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Участие в конкурсах</w:t>
            </w:r>
          </w:p>
        </w:tc>
        <w:tc>
          <w:tcPr>
            <w:tcW w:w="1176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По плану</w:t>
            </w:r>
          </w:p>
        </w:tc>
        <w:tc>
          <w:tcPr>
            <w:tcW w:w="206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Все учителя</w:t>
            </w:r>
          </w:p>
        </w:tc>
        <w:tc>
          <w:tcPr>
            <w:tcW w:w="1767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DD6F46">
              <w:t>Участие в творческих конкурсах и выставках</w:t>
            </w:r>
          </w:p>
        </w:tc>
      </w:tr>
    </w:tbl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Pr="00894090" w:rsidRDefault="007223E3" w:rsidP="00894090">
      <w:pPr>
        <w:shd w:val="clear" w:color="auto" w:fill="FFFFFF"/>
        <w:tabs>
          <w:tab w:val="left" w:pos="4605"/>
        </w:tabs>
        <w:autoSpaceDE w:val="0"/>
        <w:autoSpaceDN w:val="0"/>
        <w:adjustRightInd w:val="0"/>
        <w:ind w:left="1146"/>
        <w:jc w:val="center"/>
        <w:rPr>
          <w:b/>
          <w:color w:val="000000"/>
          <w:sz w:val="28"/>
          <w:szCs w:val="28"/>
        </w:rPr>
      </w:pPr>
      <w:r w:rsidRPr="00894090">
        <w:rPr>
          <w:b/>
          <w:color w:val="000000"/>
          <w:sz w:val="28"/>
          <w:szCs w:val="28"/>
        </w:rPr>
        <w:t>ТОУ ЗДОРОВЬЯ</w:t>
      </w: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775"/>
        <w:gridCol w:w="2651"/>
        <w:gridCol w:w="2703"/>
      </w:tblGrid>
      <w:tr w:rsidR="007223E3" w:rsidTr="00067F7E">
        <w:tc>
          <w:tcPr>
            <w:tcW w:w="3775" w:type="dxa"/>
          </w:tcPr>
          <w:p w:rsidR="007223E3" w:rsidRPr="00F66F7B" w:rsidRDefault="007223E3" w:rsidP="009B6A41">
            <w:r w:rsidRPr="00F66F7B">
              <w:rPr>
                <w:b/>
                <w:bCs/>
              </w:rPr>
              <w:t>Направление деятельности</w:t>
            </w:r>
          </w:p>
        </w:tc>
        <w:tc>
          <w:tcPr>
            <w:tcW w:w="265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  <w:sz w:val="28"/>
                <w:szCs w:val="28"/>
              </w:rPr>
            </w:pPr>
            <w:r w:rsidRPr="00F66F7B">
              <w:rPr>
                <w:b/>
                <w:bCs/>
              </w:rPr>
              <w:t>Сроки исполнения</w:t>
            </w:r>
          </w:p>
        </w:tc>
        <w:tc>
          <w:tcPr>
            <w:tcW w:w="2703" w:type="dxa"/>
          </w:tcPr>
          <w:p w:rsidR="007223E3" w:rsidRPr="00F66F7B" w:rsidRDefault="007223E3" w:rsidP="009B6A41">
            <w:r w:rsidRPr="00F66F7B">
              <w:rPr>
                <w:b/>
                <w:bCs/>
              </w:rPr>
              <w:t>Ответственный</w:t>
            </w:r>
          </w:p>
        </w:tc>
      </w:tr>
      <w:tr w:rsidR="007223E3" w:rsidTr="00067F7E">
        <w:tc>
          <w:tcPr>
            <w:tcW w:w="9129" w:type="dxa"/>
            <w:gridSpan w:val="3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  <w:sz w:val="28"/>
                <w:szCs w:val="28"/>
              </w:rPr>
            </w:pPr>
            <w:r w:rsidRPr="00F66F7B">
              <w:rPr>
                <w:b/>
                <w:bCs/>
              </w:rPr>
              <w:t>Блок 1. Здоровьесберегающая инфраструктура школы</w:t>
            </w:r>
          </w:p>
        </w:tc>
      </w:tr>
      <w:tr w:rsidR="007223E3" w:rsidTr="00067F7E">
        <w:tc>
          <w:tcPr>
            <w:tcW w:w="3775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t>Проверка соответствия спортивного оборудования, спортивного городка, столовой  требованиям СанПиНа</w:t>
            </w:r>
            <w:r w:rsidRPr="00F66F7B">
              <w:br/>
            </w:r>
            <w:r w:rsidRPr="00F66F7B">
              <w:br/>
            </w:r>
          </w:p>
        </w:tc>
        <w:tc>
          <w:tcPr>
            <w:tcW w:w="265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66F7B">
              <w:rPr>
                <w:color w:val="000000"/>
              </w:rPr>
              <w:t>август</w:t>
            </w:r>
          </w:p>
        </w:tc>
        <w:tc>
          <w:tcPr>
            <w:tcW w:w="2703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Директор школы</w:t>
            </w:r>
          </w:p>
        </w:tc>
      </w:tr>
      <w:tr w:rsidR="007223E3" w:rsidTr="00067F7E">
        <w:tc>
          <w:tcPr>
            <w:tcW w:w="9129" w:type="dxa"/>
            <w:gridSpan w:val="3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b/>
                <w:bCs/>
              </w:rPr>
              <w:t>Блок 2. Рациональная организация учебного процесса</w:t>
            </w:r>
            <w:r w:rsidRPr="00F66F7B">
              <w:br/>
            </w:r>
          </w:p>
        </w:tc>
      </w:tr>
      <w:tr w:rsidR="007223E3" w:rsidTr="00067F7E">
        <w:tc>
          <w:tcPr>
            <w:tcW w:w="3775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t>Диагностика детей по организации режима дня</w:t>
            </w:r>
            <w:r w:rsidRPr="00F66F7B">
              <w:br/>
            </w:r>
          </w:p>
        </w:tc>
        <w:tc>
          <w:tcPr>
            <w:tcW w:w="265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 течение года</w:t>
            </w:r>
          </w:p>
        </w:tc>
        <w:tc>
          <w:tcPr>
            <w:tcW w:w="2703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Классные руководители</w:t>
            </w:r>
          </w:p>
        </w:tc>
      </w:tr>
      <w:tr w:rsidR="007223E3" w:rsidTr="00067F7E">
        <w:tc>
          <w:tcPr>
            <w:tcW w:w="3775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t>Диагностика соблюдения норм и требований к организации и объему учебной нагрузки учащихся</w:t>
            </w:r>
          </w:p>
        </w:tc>
        <w:tc>
          <w:tcPr>
            <w:tcW w:w="265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 течение года</w:t>
            </w:r>
          </w:p>
        </w:tc>
        <w:tc>
          <w:tcPr>
            <w:tcW w:w="2703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Зам. по УВР</w:t>
            </w:r>
          </w:p>
        </w:tc>
      </w:tr>
      <w:tr w:rsidR="007223E3" w:rsidTr="00067F7E">
        <w:tc>
          <w:tcPr>
            <w:tcW w:w="9129" w:type="dxa"/>
            <w:gridSpan w:val="3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b/>
                <w:bCs/>
              </w:rPr>
              <w:t>Блок 3. Организация физкультурно-оздоровительной работы</w:t>
            </w:r>
            <w:r w:rsidRPr="00F66F7B">
              <w:br/>
            </w:r>
          </w:p>
        </w:tc>
      </w:tr>
      <w:tr w:rsidR="007223E3" w:rsidTr="00067F7E">
        <w:tc>
          <w:tcPr>
            <w:tcW w:w="3775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Функционирование кружков и занятий по внеурочной деятельности</w:t>
            </w:r>
          </w:p>
        </w:tc>
        <w:tc>
          <w:tcPr>
            <w:tcW w:w="265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 течение года</w:t>
            </w:r>
          </w:p>
        </w:tc>
        <w:tc>
          <w:tcPr>
            <w:tcW w:w="2703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Зам.по ВР</w:t>
            </w:r>
          </w:p>
        </w:tc>
      </w:tr>
      <w:tr w:rsidR="007223E3" w:rsidTr="00067F7E">
        <w:tc>
          <w:tcPr>
            <w:tcW w:w="3775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Организация спортивных мероприятий</w:t>
            </w:r>
          </w:p>
        </w:tc>
        <w:tc>
          <w:tcPr>
            <w:tcW w:w="265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По плану в течение года</w:t>
            </w:r>
          </w:p>
        </w:tc>
        <w:tc>
          <w:tcPr>
            <w:tcW w:w="2703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Нонин А.А.</w:t>
            </w:r>
          </w:p>
        </w:tc>
      </w:tr>
      <w:tr w:rsidR="007223E3" w:rsidTr="00067F7E">
        <w:tc>
          <w:tcPr>
            <w:tcW w:w="9129" w:type="dxa"/>
            <w:gridSpan w:val="3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b/>
                <w:bCs/>
              </w:rPr>
              <w:t>Блок 4. Просветительско - воспитательная работа со школьниками, направленная на формирование ценности здоровья. (ЗОЖ</w:t>
            </w:r>
            <w:r w:rsidRPr="00F66F7B">
              <w:t>)</w:t>
            </w:r>
          </w:p>
        </w:tc>
      </w:tr>
      <w:tr w:rsidR="007223E3" w:rsidTr="00067F7E">
        <w:tc>
          <w:tcPr>
            <w:tcW w:w="3775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Тематические классные часы</w:t>
            </w:r>
          </w:p>
        </w:tc>
        <w:tc>
          <w:tcPr>
            <w:tcW w:w="265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 течение года</w:t>
            </w:r>
          </w:p>
        </w:tc>
        <w:tc>
          <w:tcPr>
            <w:tcW w:w="2703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Классные руководители</w:t>
            </w:r>
          </w:p>
        </w:tc>
      </w:tr>
      <w:tr w:rsidR="007223E3" w:rsidTr="00067F7E">
        <w:tc>
          <w:tcPr>
            <w:tcW w:w="3775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Дни здоровья</w:t>
            </w:r>
          </w:p>
        </w:tc>
        <w:tc>
          <w:tcPr>
            <w:tcW w:w="265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1 раз в четверть</w:t>
            </w:r>
          </w:p>
        </w:tc>
        <w:tc>
          <w:tcPr>
            <w:tcW w:w="2703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Нонин А.А.</w:t>
            </w:r>
          </w:p>
        </w:tc>
      </w:tr>
      <w:tr w:rsidR="007223E3" w:rsidTr="00067F7E">
        <w:tc>
          <w:tcPr>
            <w:tcW w:w="3775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Включение мероприятий в предметные недели</w:t>
            </w:r>
          </w:p>
        </w:tc>
        <w:tc>
          <w:tcPr>
            <w:tcW w:w="265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По плану</w:t>
            </w:r>
          </w:p>
        </w:tc>
        <w:tc>
          <w:tcPr>
            <w:tcW w:w="2703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Учителя - предметники</w:t>
            </w:r>
          </w:p>
        </w:tc>
      </w:tr>
      <w:tr w:rsidR="007223E3" w:rsidTr="00067F7E">
        <w:tc>
          <w:tcPr>
            <w:tcW w:w="9129" w:type="dxa"/>
            <w:gridSpan w:val="3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b/>
                <w:bCs/>
              </w:rPr>
              <w:t>Блок 5. Организация просветительской и методической работы с педагогами и родителями</w:t>
            </w:r>
          </w:p>
        </w:tc>
      </w:tr>
      <w:tr w:rsidR="007223E3" w:rsidTr="00067F7E">
        <w:tc>
          <w:tcPr>
            <w:tcW w:w="3775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t>Родительские собрания с участием специалистов</w:t>
            </w:r>
            <w:r w:rsidRPr="00F66F7B">
              <w:br/>
            </w:r>
            <w:r w:rsidRPr="00F66F7B">
              <w:br/>
            </w:r>
          </w:p>
        </w:tc>
        <w:tc>
          <w:tcPr>
            <w:tcW w:w="265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 течение года</w:t>
            </w:r>
          </w:p>
        </w:tc>
        <w:tc>
          <w:tcPr>
            <w:tcW w:w="2703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Администрация школы</w:t>
            </w:r>
          </w:p>
        </w:tc>
      </w:tr>
      <w:tr w:rsidR="007223E3" w:rsidTr="00067F7E">
        <w:tc>
          <w:tcPr>
            <w:tcW w:w="3775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Мероприятия по адаптации обучающихся 1, 5, 10 классов</w:t>
            </w:r>
          </w:p>
        </w:tc>
        <w:tc>
          <w:tcPr>
            <w:tcW w:w="265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1 четверть</w:t>
            </w:r>
          </w:p>
        </w:tc>
        <w:tc>
          <w:tcPr>
            <w:tcW w:w="2703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Психолог, зам по УВР, ВР, классные руководители</w:t>
            </w:r>
          </w:p>
        </w:tc>
      </w:tr>
      <w:tr w:rsidR="007223E3" w:rsidTr="00067F7E">
        <w:tc>
          <w:tcPr>
            <w:tcW w:w="3775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Методы и формы деятельности на уроках</w:t>
            </w:r>
          </w:p>
        </w:tc>
        <w:tc>
          <w:tcPr>
            <w:tcW w:w="265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В течение года</w:t>
            </w:r>
          </w:p>
        </w:tc>
        <w:tc>
          <w:tcPr>
            <w:tcW w:w="2703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Учителя-предметники</w:t>
            </w:r>
          </w:p>
        </w:tc>
      </w:tr>
      <w:tr w:rsidR="007223E3" w:rsidTr="00067F7E">
        <w:tc>
          <w:tcPr>
            <w:tcW w:w="9129" w:type="dxa"/>
            <w:gridSpan w:val="3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b/>
                <w:bCs/>
              </w:rPr>
              <w:t>Медицинская профилактика и динамическое наблюдение за состоянием здоровья школьников</w:t>
            </w:r>
            <w:r w:rsidRPr="00F66F7B">
              <w:br/>
            </w:r>
          </w:p>
        </w:tc>
      </w:tr>
      <w:tr w:rsidR="007223E3" w:rsidTr="00067F7E">
        <w:tc>
          <w:tcPr>
            <w:tcW w:w="3775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Организация медицинских осмотров обучающихся</w:t>
            </w:r>
          </w:p>
        </w:tc>
        <w:tc>
          <w:tcPr>
            <w:tcW w:w="2651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Сентябрь (по графику)</w:t>
            </w:r>
          </w:p>
        </w:tc>
        <w:tc>
          <w:tcPr>
            <w:tcW w:w="2703" w:type="dxa"/>
          </w:tcPr>
          <w:p w:rsidR="007223E3" w:rsidRPr="00F66F7B" w:rsidRDefault="007223E3" w:rsidP="00F66F7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66F7B">
              <w:rPr>
                <w:color w:val="000000"/>
              </w:rPr>
              <w:t>Зам.директора по безопасности</w:t>
            </w:r>
          </w:p>
        </w:tc>
      </w:tr>
    </w:tbl>
    <w:p w:rsidR="007223E3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Pr="00B1716D" w:rsidRDefault="007223E3" w:rsidP="00372B33">
      <w:pPr>
        <w:shd w:val="clear" w:color="auto" w:fill="FFFFFF"/>
        <w:autoSpaceDE w:val="0"/>
        <w:autoSpaceDN w:val="0"/>
        <w:adjustRightInd w:val="0"/>
        <w:ind w:left="1146"/>
        <w:jc w:val="both"/>
        <w:rPr>
          <w:color w:val="000000"/>
          <w:sz w:val="28"/>
          <w:szCs w:val="28"/>
        </w:rPr>
      </w:pPr>
    </w:p>
    <w:p w:rsidR="007223E3" w:rsidRDefault="007223E3" w:rsidP="0057081C">
      <w:pPr>
        <w:shd w:val="clear" w:color="auto" w:fill="FFFFFF"/>
        <w:autoSpaceDE w:val="0"/>
        <w:autoSpaceDN w:val="0"/>
        <w:adjustRightInd w:val="0"/>
        <w:ind w:firstLine="567"/>
        <w:jc w:val="center"/>
        <w:rPr>
          <w:b/>
          <w:color w:val="000000"/>
          <w:sz w:val="28"/>
          <w:szCs w:val="28"/>
          <w:u w:val="single"/>
        </w:rPr>
      </w:pPr>
      <w:r w:rsidRPr="00A67BBB">
        <w:rPr>
          <w:b/>
          <w:color w:val="000000"/>
          <w:sz w:val="28"/>
          <w:szCs w:val="28"/>
          <w:u w:val="single"/>
        </w:rPr>
        <w:t>Р</w:t>
      </w:r>
      <w:r>
        <w:rPr>
          <w:b/>
          <w:color w:val="000000"/>
          <w:sz w:val="28"/>
          <w:szCs w:val="28"/>
          <w:u w:val="single"/>
        </w:rPr>
        <w:t>еализация работы  с ФГОС</w:t>
      </w:r>
    </w:p>
    <w:p w:rsidR="007223E3" w:rsidRDefault="007223E3" w:rsidP="0057081C">
      <w:pPr>
        <w:shd w:val="clear" w:color="auto" w:fill="FFFFFF"/>
        <w:autoSpaceDE w:val="0"/>
        <w:autoSpaceDN w:val="0"/>
        <w:adjustRightInd w:val="0"/>
        <w:ind w:firstLine="567"/>
        <w:jc w:val="center"/>
        <w:rPr>
          <w:b/>
          <w:color w:val="000000"/>
          <w:sz w:val="28"/>
          <w:szCs w:val="28"/>
          <w:u w:val="single"/>
        </w:rPr>
      </w:pPr>
    </w:p>
    <w:p w:rsidR="007223E3" w:rsidRDefault="007223E3" w:rsidP="0057081C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реализация ФГОС ООО в 1-7</w:t>
      </w:r>
      <w:r w:rsidRPr="00640518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 классах;</w:t>
      </w:r>
    </w:p>
    <w:p w:rsidR="007223E3" w:rsidRDefault="007223E3" w:rsidP="0057081C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7223E3" w:rsidRDefault="007223E3" w:rsidP="00A05D96">
      <w:pPr>
        <w:numPr>
          <w:ilvl w:val="0"/>
          <w:numId w:val="33"/>
        </w:numPr>
        <w:spacing w:before="100" w:beforeAutospacing="1" w:after="100" w:afterAutospacing="1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разработка и утверждение</w:t>
      </w:r>
      <w:r w:rsidRPr="00A67BB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рабочих программ и </w:t>
      </w:r>
      <w:r w:rsidRPr="00A67BBB">
        <w:rPr>
          <w:color w:val="000000"/>
          <w:sz w:val="28"/>
          <w:szCs w:val="28"/>
        </w:rPr>
        <w:t xml:space="preserve">календарно-тематических планов; </w:t>
      </w:r>
    </w:p>
    <w:p w:rsidR="007223E3" w:rsidRDefault="007223E3" w:rsidP="00A05D96">
      <w:pPr>
        <w:numPr>
          <w:ilvl w:val="0"/>
          <w:numId w:val="33"/>
        </w:numPr>
        <w:spacing w:before="100" w:beforeAutospacing="1" w:after="100" w:afterAutospacing="1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разработка и утверждение рабочих программ организации внеурочной деятельности;</w:t>
      </w:r>
    </w:p>
    <w:p w:rsidR="007223E3" w:rsidRPr="00A67BBB" w:rsidRDefault="007223E3" w:rsidP="00A05D96">
      <w:pPr>
        <w:numPr>
          <w:ilvl w:val="0"/>
          <w:numId w:val="33"/>
        </w:numPr>
        <w:spacing w:before="100" w:beforeAutospacing="1" w:after="100" w:afterAutospacing="1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организация проектной деятельности в начальной школе и в 5-7 классах;</w:t>
      </w:r>
    </w:p>
    <w:p w:rsidR="007223E3" w:rsidRPr="00A67BBB" w:rsidRDefault="007223E3" w:rsidP="00A05D96">
      <w:pPr>
        <w:numPr>
          <w:ilvl w:val="0"/>
          <w:numId w:val="33"/>
        </w:numPr>
        <w:spacing w:before="100" w:beforeAutospacing="1" w:after="100" w:afterAutospacing="1"/>
        <w:contextualSpacing/>
        <w:jc w:val="both"/>
        <w:rPr>
          <w:color w:val="000000"/>
          <w:sz w:val="28"/>
          <w:szCs w:val="28"/>
        </w:rPr>
      </w:pPr>
      <w:r w:rsidRPr="00A67BBB">
        <w:rPr>
          <w:color w:val="000000"/>
          <w:sz w:val="28"/>
          <w:szCs w:val="28"/>
        </w:rPr>
        <w:t>формы и методы  промежуточного и итоговог</w:t>
      </w:r>
      <w:r>
        <w:rPr>
          <w:color w:val="000000"/>
          <w:sz w:val="28"/>
          <w:szCs w:val="28"/>
        </w:rPr>
        <w:t>о контроля.</w:t>
      </w:r>
    </w:p>
    <w:p w:rsidR="007223E3" w:rsidRPr="00CE5B81" w:rsidRDefault="007223E3" w:rsidP="00B0175C">
      <w:pPr>
        <w:ind w:firstLine="360"/>
        <w:jc w:val="both"/>
        <w:rPr>
          <w:sz w:val="28"/>
          <w:szCs w:val="28"/>
        </w:rPr>
      </w:pPr>
      <w:r w:rsidRPr="00CE5B81">
        <w:rPr>
          <w:color w:val="000000"/>
          <w:sz w:val="28"/>
          <w:szCs w:val="28"/>
        </w:rPr>
        <w:t>Одной из основных задач</w:t>
      </w:r>
      <w:r>
        <w:rPr>
          <w:color w:val="000000"/>
          <w:sz w:val="28"/>
          <w:szCs w:val="28"/>
        </w:rPr>
        <w:t xml:space="preserve"> реализации ФГОС в школе: совершенствование</w:t>
      </w:r>
      <w:r w:rsidRPr="00CE5B81">
        <w:rPr>
          <w:color w:val="000000"/>
          <w:sz w:val="28"/>
          <w:szCs w:val="28"/>
        </w:rPr>
        <w:t xml:space="preserve"> профессиональной компетентности, обучение педагогов новым технологиям, создание системы обучения, обеспечивающей потребности каждого ученика в соответствии со склонностями, интересами и возможностям. </w:t>
      </w:r>
    </w:p>
    <w:p w:rsidR="007223E3" w:rsidRPr="00CE5B81" w:rsidRDefault="007223E3" w:rsidP="00B0175C">
      <w:pPr>
        <w:jc w:val="both"/>
        <w:rPr>
          <w:color w:val="000000"/>
          <w:sz w:val="28"/>
          <w:szCs w:val="28"/>
        </w:rPr>
      </w:pPr>
      <w:r w:rsidRPr="00CE5B81">
        <w:rPr>
          <w:color w:val="000000"/>
          <w:sz w:val="28"/>
          <w:szCs w:val="28"/>
        </w:rPr>
        <w:t xml:space="preserve">     Для организации дифференцированной работы с педагогическими кадрами в школе организована работа по самосовершенствованию педагогического мастерства.  У каждого учителя определена индивидуальная методическая тема по самообразованию, которая анализируется через участие педагогов в работе МО,</w:t>
      </w:r>
      <w:r>
        <w:rPr>
          <w:color w:val="000000"/>
          <w:sz w:val="28"/>
          <w:szCs w:val="28"/>
        </w:rPr>
        <w:t xml:space="preserve">ТОУ, </w:t>
      </w:r>
      <w:r w:rsidRPr="00CE5B81">
        <w:rPr>
          <w:color w:val="000000"/>
          <w:sz w:val="28"/>
          <w:szCs w:val="28"/>
        </w:rPr>
        <w:t>педсоветов, семинаров, практикумов.</w:t>
      </w:r>
      <w:r w:rsidRPr="00CE5B81">
        <w:rPr>
          <w:sz w:val="28"/>
          <w:szCs w:val="28"/>
        </w:rPr>
        <w:t xml:space="preserve">    </w:t>
      </w:r>
    </w:p>
    <w:p w:rsidR="007223E3" w:rsidRPr="00CE5B81" w:rsidRDefault="007223E3" w:rsidP="00B0175C">
      <w:pPr>
        <w:spacing w:before="100" w:beforeAutospacing="1" w:after="100" w:afterAutospacing="1"/>
        <w:contextualSpacing/>
        <w:jc w:val="both"/>
        <w:rPr>
          <w:sz w:val="28"/>
          <w:szCs w:val="28"/>
        </w:rPr>
      </w:pPr>
      <w:r w:rsidRPr="00CE5B81">
        <w:rPr>
          <w:sz w:val="28"/>
          <w:szCs w:val="28"/>
        </w:rPr>
        <w:t xml:space="preserve">    </w:t>
      </w:r>
      <w:r w:rsidRPr="00CE5B81">
        <w:rPr>
          <w:color w:val="000000"/>
          <w:sz w:val="28"/>
          <w:szCs w:val="28"/>
        </w:rPr>
        <w:t xml:space="preserve">Администрацией школы </w:t>
      </w:r>
      <w:r>
        <w:rPr>
          <w:color w:val="000000"/>
          <w:sz w:val="28"/>
          <w:szCs w:val="28"/>
        </w:rPr>
        <w:t>посещение</w:t>
      </w:r>
      <w:r w:rsidRPr="00CE5B81">
        <w:rPr>
          <w:color w:val="000000"/>
          <w:sz w:val="28"/>
          <w:szCs w:val="28"/>
        </w:rPr>
        <w:t xml:space="preserve">  урок</w:t>
      </w:r>
      <w:r>
        <w:rPr>
          <w:color w:val="000000"/>
          <w:sz w:val="28"/>
          <w:szCs w:val="28"/>
        </w:rPr>
        <w:t>ов</w:t>
      </w:r>
      <w:r w:rsidRPr="00CE5B81">
        <w:rPr>
          <w:color w:val="000000"/>
          <w:sz w:val="28"/>
          <w:szCs w:val="28"/>
        </w:rPr>
        <w:t xml:space="preserve"> в рабочем порядке по плану внутри школьного мониторинга.</w:t>
      </w:r>
    </w:p>
    <w:p w:rsidR="007223E3" w:rsidRPr="00CE5B81" w:rsidRDefault="007223E3" w:rsidP="00B0175C">
      <w:pPr>
        <w:spacing w:before="100" w:beforeAutospacing="1" w:after="100" w:afterAutospacing="1"/>
        <w:contextualSpacing/>
        <w:jc w:val="both"/>
        <w:rPr>
          <w:color w:val="000000"/>
          <w:sz w:val="28"/>
          <w:szCs w:val="28"/>
        </w:rPr>
      </w:pPr>
      <w:r w:rsidRPr="00CE5B81">
        <w:rPr>
          <w:bCs/>
          <w:color w:val="000000"/>
          <w:sz w:val="28"/>
          <w:szCs w:val="28"/>
        </w:rPr>
        <w:t xml:space="preserve">      Основные  цели посещения и контроля уроков:</w:t>
      </w:r>
    </w:p>
    <w:p w:rsidR="007223E3" w:rsidRPr="00CE5B81" w:rsidRDefault="007223E3" w:rsidP="00B0175C">
      <w:pPr>
        <w:spacing w:before="100" w:beforeAutospacing="1" w:after="100" w:afterAutospacing="1"/>
        <w:contextualSpacing/>
        <w:jc w:val="both"/>
        <w:rPr>
          <w:color w:val="000000"/>
          <w:sz w:val="28"/>
          <w:szCs w:val="28"/>
        </w:rPr>
      </w:pPr>
      <w:r w:rsidRPr="00CE5B81">
        <w:rPr>
          <w:color w:val="000000"/>
          <w:sz w:val="28"/>
          <w:szCs w:val="28"/>
        </w:rPr>
        <w:t>- владение программным материалом и методикой обучения</w:t>
      </w:r>
      <w:r>
        <w:rPr>
          <w:color w:val="000000"/>
          <w:sz w:val="28"/>
          <w:szCs w:val="28"/>
        </w:rPr>
        <w:t>,</w:t>
      </w:r>
      <w:r w:rsidRPr="00CE5B8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соответствующих требованиям ФГОС, </w:t>
      </w:r>
      <w:r w:rsidRPr="00CE5B81">
        <w:rPr>
          <w:color w:val="000000"/>
          <w:sz w:val="28"/>
          <w:szCs w:val="28"/>
        </w:rPr>
        <w:t>различных категорий учащихся;</w:t>
      </w:r>
    </w:p>
    <w:p w:rsidR="007223E3" w:rsidRPr="00CE5B81" w:rsidRDefault="007223E3" w:rsidP="00B0175C">
      <w:pPr>
        <w:spacing w:before="100" w:beforeAutospacing="1" w:after="100" w:afterAutospacing="1"/>
        <w:contextualSpacing/>
        <w:jc w:val="both"/>
        <w:rPr>
          <w:color w:val="000000"/>
          <w:sz w:val="28"/>
          <w:szCs w:val="28"/>
        </w:rPr>
      </w:pPr>
      <w:r w:rsidRPr="00CE5B81">
        <w:rPr>
          <w:color w:val="000000"/>
          <w:sz w:val="28"/>
          <w:szCs w:val="28"/>
        </w:rPr>
        <w:t xml:space="preserve">- анализ эффективности методических приёмов, формирующих </w:t>
      </w:r>
      <w:r>
        <w:rPr>
          <w:color w:val="000000"/>
          <w:sz w:val="28"/>
          <w:szCs w:val="28"/>
        </w:rPr>
        <w:t xml:space="preserve">универсальные учебные действия </w:t>
      </w:r>
      <w:r w:rsidRPr="00CE5B81">
        <w:rPr>
          <w:color w:val="000000"/>
          <w:sz w:val="28"/>
          <w:szCs w:val="28"/>
        </w:rPr>
        <w:t>учащихся;</w:t>
      </w:r>
    </w:p>
    <w:p w:rsidR="007223E3" w:rsidRPr="00CE5B81" w:rsidRDefault="007223E3" w:rsidP="00B0175C">
      <w:pPr>
        <w:spacing w:before="100" w:beforeAutospacing="1" w:after="100" w:afterAutospacing="1"/>
        <w:contextualSpacing/>
        <w:jc w:val="both"/>
        <w:rPr>
          <w:color w:val="000000"/>
          <w:sz w:val="28"/>
          <w:szCs w:val="28"/>
        </w:rPr>
      </w:pPr>
      <w:r w:rsidRPr="00CE5B81">
        <w:rPr>
          <w:color w:val="000000"/>
          <w:sz w:val="28"/>
          <w:szCs w:val="28"/>
        </w:rPr>
        <w:t>- определение результативности организации методов и приёмов контроля за усвоением знаний учащихся;</w:t>
      </w:r>
    </w:p>
    <w:p w:rsidR="007223E3" w:rsidRPr="00CE5B81" w:rsidRDefault="007223E3" w:rsidP="00B0175C">
      <w:pPr>
        <w:spacing w:before="100" w:beforeAutospacing="1" w:after="100" w:afterAutospacing="1"/>
        <w:contextualSpacing/>
        <w:jc w:val="both"/>
        <w:rPr>
          <w:color w:val="000000"/>
          <w:sz w:val="28"/>
          <w:szCs w:val="28"/>
        </w:rPr>
      </w:pPr>
      <w:r w:rsidRPr="00CE5B81">
        <w:rPr>
          <w:color w:val="000000"/>
          <w:sz w:val="28"/>
          <w:szCs w:val="28"/>
        </w:rPr>
        <w:t xml:space="preserve">- классно-обобщающий контроль; </w:t>
      </w:r>
    </w:p>
    <w:p w:rsidR="007223E3" w:rsidRPr="00CE5B81" w:rsidRDefault="007223E3" w:rsidP="00B0175C">
      <w:pPr>
        <w:spacing w:before="100" w:beforeAutospacing="1" w:after="100" w:afterAutospacing="1"/>
        <w:contextualSpacing/>
        <w:jc w:val="both"/>
        <w:rPr>
          <w:color w:val="000000"/>
          <w:sz w:val="28"/>
          <w:szCs w:val="28"/>
        </w:rPr>
      </w:pPr>
      <w:r w:rsidRPr="00CE5B81">
        <w:rPr>
          <w:color w:val="000000"/>
          <w:sz w:val="28"/>
          <w:szCs w:val="28"/>
        </w:rPr>
        <w:t>- аттестация педагогических работников;</w:t>
      </w:r>
    </w:p>
    <w:p w:rsidR="007223E3" w:rsidRPr="00CE5B81" w:rsidRDefault="007223E3" w:rsidP="00B0175C">
      <w:pPr>
        <w:spacing w:before="100" w:beforeAutospacing="1" w:after="100" w:afterAutospacing="1"/>
        <w:contextualSpacing/>
        <w:jc w:val="both"/>
        <w:rPr>
          <w:color w:val="000000"/>
          <w:sz w:val="28"/>
          <w:szCs w:val="28"/>
        </w:rPr>
      </w:pPr>
      <w:r w:rsidRPr="00CE5B81">
        <w:rPr>
          <w:color w:val="000000"/>
          <w:sz w:val="28"/>
          <w:szCs w:val="28"/>
        </w:rPr>
        <w:t>- использование новых технологий;</w:t>
      </w:r>
    </w:p>
    <w:p w:rsidR="007223E3" w:rsidRDefault="007223E3" w:rsidP="00B0175C">
      <w:pPr>
        <w:spacing w:before="100" w:beforeAutospacing="1" w:after="100" w:afterAutospacing="1"/>
        <w:contextualSpacing/>
        <w:jc w:val="both"/>
        <w:rPr>
          <w:color w:val="000000"/>
          <w:sz w:val="28"/>
          <w:szCs w:val="28"/>
        </w:rPr>
      </w:pPr>
      <w:r w:rsidRPr="00CE5B81">
        <w:rPr>
          <w:color w:val="000000"/>
          <w:sz w:val="28"/>
          <w:szCs w:val="28"/>
        </w:rPr>
        <w:t xml:space="preserve">- подготовка к итоговой аттестации </w:t>
      </w:r>
      <w:r>
        <w:rPr>
          <w:color w:val="000000"/>
          <w:sz w:val="28"/>
          <w:szCs w:val="28"/>
        </w:rPr>
        <w:t>об</w:t>
      </w:r>
      <w:r w:rsidRPr="00CE5B81">
        <w:rPr>
          <w:color w:val="000000"/>
          <w:sz w:val="28"/>
          <w:szCs w:val="28"/>
        </w:rPr>
        <w:t>уча</w:t>
      </w:r>
      <w:r>
        <w:rPr>
          <w:color w:val="000000"/>
          <w:sz w:val="28"/>
          <w:szCs w:val="28"/>
        </w:rPr>
        <w:t>ю</w:t>
      </w:r>
      <w:r w:rsidRPr="00CE5B81">
        <w:rPr>
          <w:color w:val="000000"/>
          <w:sz w:val="28"/>
          <w:szCs w:val="28"/>
        </w:rPr>
        <w:t xml:space="preserve">щихся. 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647"/>
        <w:gridCol w:w="2863"/>
        <w:gridCol w:w="1701"/>
        <w:gridCol w:w="1985"/>
        <w:gridCol w:w="2551"/>
      </w:tblGrid>
      <w:tr w:rsidR="007223E3" w:rsidTr="00F66F7B">
        <w:tc>
          <w:tcPr>
            <w:tcW w:w="647" w:type="dxa"/>
          </w:tcPr>
          <w:p w:rsidR="007223E3" w:rsidRPr="00F66F7B" w:rsidRDefault="007223E3" w:rsidP="00F66F7B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  <w:r w:rsidRPr="00F66F7B">
              <w:rPr>
                <w:b/>
                <w:bCs/>
                <w:color w:val="000000"/>
              </w:rPr>
              <w:t>№ п/п</w:t>
            </w:r>
          </w:p>
        </w:tc>
        <w:tc>
          <w:tcPr>
            <w:tcW w:w="2863" w:type="dxa"/>
          </w:tcPr>
          <w:p w:rsidR="007223E3" w:rsidRPr="00F66F7B" w:rsidRDefault="007223E3" w:rsidP="00F66F7B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  <w:r w:rsidRPr="00F66F7B">
              <w:rPr>
                <w:b/>
                <w:bCs/>
                <w:color w:val="000000"/>
              </w:rPr>
              <w:t>Мероприятия</w:t>
            </w:r>
          </w:p>
        </w:tc>
        <w:tc>
          <w:tcPr>
            <w:tcW w:w="1701" w:type="dxa"/>
          </w:tcPr>
          <w:p w:rsidR="007223E3" w:rsidRPr="00F66F7B" w:rsidRDefault="007223E3" w:rsidP="00F66F7B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  <w:r w:rsidRPr="00F66F7B">
              <w:rPr>
                <w:b/>
                <w:bCs/>
                <w:color w:val="000000"/>
              </w:rPr>
              <w:t>Сроки</w:t>
            </w:r>
          </w:p>
        </w:tc>
        <w:tc>
          <w:tcPr>
            <w:tcW w:w="1985" w:type="dxa"/>
          </w:tcPr>
          <w:p w:rsidR="007223E3" w:rsidRPr="00F66F7B" w:rsidRDefault="007223E3" w:rsidP="00F66F7B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  <w:r w:rsidRPr="00F66F7B">
              <w:rPr>
                <w:b/>
                <w:bCs/>
                <w:color w:val="000000"/>
              </w:rPr>
              <w:t>Ответственные</w:t>
            </w:r>
          </w:p>
        </w:tc>
        <w:tc>
          <w:tcPr>
            <w:tcW w:w="2551" w:type="dxa"/>
          </w:tcPr>
          <w:p w:rsidR="007223E3" w:rsidRPr="00F66F7B" w:rsidRDefault="007223E3" w:rsidP="00F66F7B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  <w:r w:rsidRPr="00F66F7B">
              <w:rPr>
                <w:b/>
                <w:bCs/>
                <w:color w:val="000000"/>
              </w:rPr>
              <w:t>Контрольные показатели</w:t>
            </w:r>
          </w:p>
        </w:tc>
      </w:tr>
      <w:tr w:rsidR="007223E3" w:rsidRPr="00067F7E" w:rsidTr="00F66F7B">
        <w:tc>
          <w:tcPr>
            <w:tcW w:w="9747" w:type="dxa"/>
            <w:gridSpan w:val="5"/>
          </w:tcPr>
          <w:p w:rsidR="007223E3" w:rsidRPr="00067F7E" w:rsidRDefault="007223E3" w:rsidP="00F66F7B">
            <w:pPr>
              <w:spacing w:before="100" w:beforeAutospacing="1" w:after="100" w:afterAutospacing="1"/>
              <w:ind w:firstLine="200"/>
              <w:rPr>
                <w:color w:val="000000"/>
              </w:rPr>
            </w:pPr>
            <w:r w:rsidRPr="00067F7E">
              <w:rPr>
                <w:b/>
                <w:bCs/>
                <w:color w:val="000000"/>
              </w:rPr>
              <w:t>Организационное обеспечение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b/>
                <w:bCs/>
                <w:color w:val="000000"/>
              </w:rPr>
            </w:pPr>
            <w:r w:rsidRPr="00067F7E">
              <w:rPr>
                <w:b/>
                <w:bCs/>
                <w:color w:val="000000"/>
              </w:rPr>
              <w:t>1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ind w:firstLine="200"/>
              <w:jc w:val="both"/>
              <w:rPr>
                <w:color w:val="000000"/>
              </w:rPr>
            </w:pPr>
            <w:r w:rsidRPr="00067F7E">
              <w:rPr>
                <w:color w:val="000000"/>
              </w:rPr>
              <w:t>Планирование деятельности рабочей группы ОУ:</w:t>
            </w:r>
          </w:p>
          <w:p w:rsidR="007223E3" w:rsidRPr="00067F7E" w:rsidRDefault="007223E3" w:rsidP="00F66F7B">
            <w:pPr>
              <w:spacing w:before="100" w:beforeAutospacing="1" w:after="100" w:afterAutospacing="1"/>
              <w:ind w:firstLine="200"/>
              <w:jc w:val="both"/>
              <w:rPr>
                <w:color w:val="000000"/>
              </w:rPr>
            </w:pPr>
            <w:r w:rsidRPr="00067F7E">
              <w:rPr>
                <w:color w:val="000000"/>
              </w:rPr>
              <w:t xml:space="preserve"> - внесение изменений в план работы рабочей группы с учетом новых задач на 2015-2016 учебный год</w:t>
            </w:r>
          </w:p>
          <w:p w:rsidR="007223E3" w:rsidRPr="00067F7E" w:rsidRDefault="007223E3" w:rsidP="00F66F7B">
            <w:pPr>
              <w:spacing w:before="100" w:beforeAutospacing="1" w:after="100" w:afterAutospacing="1"/>
              <w:ind w:firstLine="200"/>
              <w:jc w:val="both"/>
              <w:rPr>
                <w:color w:val="000000"/>
              </w:rPr>
            </w:pPr>
            <w:r w:rsidRPr="00067F7E">
              <w:rPr>
                <w:color w:val="000000"/>
              </w:rPr>
              <w:t xml:space="preserve"> - Участие в семинарах, совещаниях  по вопросам реализации ФГОС НОО, ООО.</w:t>
            </w:r>
          </w:p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color w:val="000000"/>
              </w:rPr>
            </w:pP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b/>
                <w:bCs/>
                <w:color w:val="000000"/>
              </w:rPr>
            </w:pPr>
          </w:p>
          <w:p w:rsidR="007223E3" w:rsidRPr="00067F7E" w:rsidRDefault="007223E3" w:rsidP="00674688"/>
          <w:p w:rsidR="007223E3" w:rsidRPr="00067F7E" w:rsidRDefault="007223E3" w:rsidP="00674688"/>
          <w:p w:rsidR="007223E3" w:rsidRPr="00067F7E" w:rsidRDefault="007223E3" w:rsidP="00674688"/>
          <w:p w:rsidR="007223E3" w:rsidRPr="00067F7E" w:rsidRDefault="007223E3" w:rsidP="00F66F7B">
            <w:pPr>
              <w:jc w:val="center"/>
            </w:pPr>
            <w:r w:rsidRPr="00067F7E">
              <w:t>Сентябрь</w:t>
            </w:r>
          </w:p>
          <w:p w:rsidR="007223E3" w:rsidRPr="00067F7E" w:rsidRDefault="007223E3" w:rsidP="00F66F7B">
            <w:pPr>
              <w:jc w:val="center"/>
            </w:pPr>
          </w:p>
          <w:p w:rsidR="007223E3" w:rsidRPr="00067F7E" w:rsidRDefault="007223E3" w:rsidP="00F66F7B">
            <w:pPr>
              <w:jc w:val="center"/>
            </w:pPr>
          </w:p>
          <w:p w:rsidR="007223E3" w:rsidRPr="00067F7E" w:rsidRDefault="007223E3" w:rsidP="00F66F7B">
            <w:pPr>
              <w:jc w:val="center"/>
            </w:pPr>
          </w:p>
          <w:p w:rsidR="007223E3" w:rsidRPr="00067F7E" w:rsidRDefault="007223E3" w:rsidP="00F66F7B">
            <w:pPr>
              <w:jc w:val="center"/>
            </w:pPr>
          </w:p>
          <w:p w:rsidR="007223E3" w:rsidRPr="00067F7E" w:rsidRDefault="007223E3" w:rsidP="00F66F7B">
            <w:pPr>
              <w:jc w:val="center"/>
            </w:pPr>
            <w:r w:rsidRPr="00067F7E">
              <w:t>В течение года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b/>
                <w:bCs/>
                <w:color w:val="000000"/>
              </w:rPr>
            </w:pPr>
          </w:p>
          <w:p w:rsidR="007223E3" w:rsidRPr="00067F7E" w:rsidRDefault="007223E3" w:rsidP="00674688"/>
          <w:p w:rsidR="007223E3" w:rsidRPr="00067F7E" w:rsidRDefault="007223E3" w:rsidP="00674688"/>
          <w:p w:rsidR="007223E3" w:rsidRPr="00067F7E" w:rsidRDefault="007223E3" w:rsidP="00674688"/>
          <w:p w:rsidR="007223E3" w:rsidRPr="00067F7E" w:rsidRDefault="007223E3" w:rsidP="00674688">
            <w:r w:rsidRPr="00067F7E">
              <w:t>Руководитель рабочей группы</w:t>
            </w:r>
          </w:p>
          <w:p w:rsidR="007223E3" w:rsidRPr="00067F7E" w:rsidRDefault="007223E3" w:rsidP="00674688"/>
          <w:p w:rsidR="007223E3" w:rsidRPr="00067F7E" w:rsidRDefault="007223E3" w:rsidP="00674688"/>
          <w:p w:rsidR="007223E3" w:rsidRPr="00067F7E" w:rsidRDefault="007223E3" w:rsidP="00674688"/>
          <w:p w:rsidR="007223E3" w:rsidRPr="00067F7E" w:rsidRDefault="007223E3" w:rsidP="00674688">
            <w:r w:rsidRPr="00067F7E">
              <w:t>Зам.дир. по УВР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b/>
                <w:bCs/>
                <w:color w:val="000000"/>
              </w:rPr>
            </w:pPr>
          </w:p>
          <w:p w:rsidR="007223E3" w:rsidRPr="00067F7E" w:rsidRDefault="007223E3" w:rsidP="00674688"/>
          <w:p w:rsidR="007223E3" w:rsidRPr="00067F7E" w:rsidRDefault="007223E3" w:rsidP="00674688"/>
          <w:p w:rsidR="007223E3" w:rsidRPr="00067F7E" w:rsidRDefault="007223E3" w:rsidP="00674688"/>
          <w:p w:rsidR="007223E3" w:rsidRPr="00067F7E" w:rsidRDefault="007223E3" w:rsidP="00674688">
            <w:r w:rsidRPr="00067F7E">
              <w:t>План работы на 2015-2016 уч.г</w:t>
            </w:r>
          </w:p>
          <w:p w:rsidR="007223E3" w:rsidRPr="00067F7E" w:rsidRDefault="007223E3" w:rsidP="00674688"/>
          <w:p w:rsidR="007223E3" w:rsidRPr="00067F7E" w:rsidRDefault="007223E3" w:rsidP="00674688"/>
          <w:p w:rsidR="007223E3" w:rsidRPr="00067F7E" w:rsidRDefault="007223E3" w:rsidP="00674688"/>
          <w:p w:rsidR="007223E3" w:rsidRPr="00067F7E" w:rsidRDefault="007223E3" w:rsidP="00674688">
            <w:pPr>
              <w:rPr>
                <w:color w:val="000000"/>
              </w:rPr>
            </w:pPr>
            <w:r w:rsidRPr="00067F7E">
              <w:rPr>
                <w:color w:val="000000"/>
              </w:rPr>
              <w:t>Информирование всех заинтересованных лиц о результатах семинара, совещания</w:t>
            </w:r>
          </w:p>
          <w:p w:rsidR="007223E3" w:rsidRPr="00067F7E" w:rsidRDefault="007223E3" w:rsidP="00674688"/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2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color w:val="000000"/>
              </w:rPr>
              <w:t>Проведение совещаний о ходе реализации ФГОС НОО, ООО  в школе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Август, январь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Итоги реализации ФГОС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b/>
                <w:bCs/>
                <w:color w:val="000000"/>
              </w:rPr>
            </w:pPr>
            <w:r w:rsidRPr="00067F7E">
              <w:rPr>
                <w:b/>
                <w:bCs/>
                <w:color w:val="000000"/>
              </w:rPr>
              <w:t>3.</w:t>
            </w:r>
          </w:p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b/>
                <w:bCs/>
                <w:color w:val="000000"/>
              </w:rPr>
            </w:pPr>
          </w:p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b/>
                <w:bCs/>
                <w:color w:val="000000"/>
              </w:rPr>
            </w:pPr>
          </w:p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b/>
                <w:bCs/>
                <w:color w:val="000000"/>
              </w:rPr>
            </w:pPr>
          </w:p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b/>
                <w:bCs/>
                <w:color w:val="000000"/>
              </w:rPr>
            </w:pPr>
          </w:p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b/>
                <w:bCs/>
                <w:color w:val="000000"/>
              </w:rPr>
            </w:pPr>
          </w:p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b/>
                <w:bCs/>
                <w:color w:val="000000"/>
              </w:rPr>
            </w:pP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color w:val="000000"/>
              </w:rPr>
            </w:pPr>
            <w:r w:rsidRPr="00067F7E">
              <w:rPr>
                <w:color w:val="000000"/>
              </w:rPr>
              <w:t>Мониторинг результатов освоения ООП НОО, ООО:</w:t>
            </w:r>
          </w:p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color w:val="000000"/>
              </w:rPr>
            </w:pPr>
            <w:r w:rsidRPr="00067F7E">
              <w:rPr>
                <w:color w:val="000000"/>
              </w:rPr>
              <w:t xml:space="preserve"> - входная диагностика в 5 классе</w:t>
            </w:r>
          </w:p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color w:val="000000"/>
              </w:rPr>
            </w:pPr>
            <w:r w:rsidRPr="00067F7E">
              <w:rPr>
                <w:color w:val="000000"/>
              </w:rPr>
              <w:t>диагностика результатов освоения ООП НОО, ООО по итогам обучения   классах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b/>
                <w:bCs/>
                <w:color w:val="000000"/>
              </w:rPr>
            </w:pPr>
          </w:p>
          <w:p w:rsidR="007223E3" w:rsidRPr="00067F7E" w:rsidRDefault="007223E3" w:rsidP="00F66F7B">
            <w:pPr>
              <w:jc w:val="both"/>
            </w:pPr>
          </w:p>
          <w:p w:rsidR="007223E3" w:rsidRPr="00067F7E" w:rsidRDefault="007223E3" w:rsidP="00F66F7B">
            <w:pPr>
              <w:jc w:val="both"/>
            </w:pPr>
          </w:p>
          <w:p w:rsidR="007223E3" w:rsidRPr="00067F7E" w:rsidRDefault="007223E3" w:rsidP="00F66F7B">
            <w:pPr>
              <w:jc w:val="both"/>
            </w:pPr>
            <w:r w:rsidRPr="00067F7E">
              <w:t>сентябрь</w:t>
            </w:r>
          </w:p>
          <w:p w:rsidR="007223E3" w:rsidRPr="00067F7E" w:rsidRDefault="007223E3" w:rsidP="00F66F7B">
            <w:pPr>
              <w:jc w:val="both"/>
            </w:pPr>
          </w:p>
          <w:p w:rsidR="007223E3" w:rsidRPr="00067F7E" w:rsidRDefault="007223E3" w:rsidP="00F66F7B">
            <w:pPr>
              <w:jc w:val="both"/>
            </w:pPr>
          </w:p>
          <w:p w:rsidR="007223E3" w:rsidRPr="00067F7E" w:rsidRDefault="007223E3" w:rsidP="00F66F7B">
            <w:pPr>
              <w:jc w:val="both"/>
            </w:pPr>
            <w:r w:rsidRPr="00067F7E">
              <w:t>декабрь</w:t>
            </w:r>
          </w:p>
          <w:p w:rsidR="007223E3" w:rsidRPr="00067F7E" w:rsidRDefault="007223E3" w:rsidP="00F66F7B">
            <w:pPr>
              <w:jc w:val="both"/>
            </w:pPr>
            <w:r w:rsidRPr="00067F7E">
              <w:t>май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b/>
                <w:bCs/>
                <w:color w:val="000000"/>
              </w:rPr>
            </w:pPr>
          </w:p>
          <w:p w:rsidR="007223E3" w:rsidRPr="00067F7E" w:rsidRDefault="007223E3" w:rsidP="00F66F7B">
            <w:pPr>
              <w:jc w:val="both"/>
            </w:pPr>
          </w:p>
          <w:p w:rsidR="007223E3" w:rsidRPr="00067F7E" w:rsidRDefault="007223E3" w:rsidP="00F66F7B">
            <w:pPr>
              <w:jc w:val="both"/>
            </w:pPr>
          </w:p>
          <w:p w:rsidR="007223E3" w:rsidRPr="00067F7E" w:rsidRDefault="007223E3" w:rsidP="00F66F7B">
            <w:pPr>
              <w:jc w:val="both"/>
            </w:pPr>
            <w:r w:rsidRPr="00067F7E">
              <w:t>Зам. директора по УВР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jc w:val="both"/>
              <w:rPr>
                <w:b/>
                <w:bCs/>
                <w:color w:val="000000"/>
              </w:rPr>
            </w:pPr>
          </w:p>
          <w:p w:rsidR="007223E3" w:rsidRPr="00067F7E" w:rsidRDefault="007223E3" w:rsidP="00F66F7B">
            <w:pPr>
              <w:jc w:val="both"/>
            </w:pPr>
            <w:r w:rsidRPr="00067F7E">
              <w:t>Формирование УУД</w:t>
            </w:r>
          </w:p>
        </w:tc>
      </w:tr>
      <w:tr w:rsidR="007223E3" w:rsidRPr="00067F7E" w:rsidTr="00F66F7B">
        <w:tc>
          <w:tcPr>
            <w:tcW w:w="9747" w:type="dxa"/>
            <w:gridSpan w:val="5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  <w:r w:rsidRPr="00067F7E">
              <w:rPr>
                <w:b/>
                <w:bCs/>
                <w:color w:val="000000"/>
              </w:rPr>
              <w:t>Нормативно-правовое обеспечение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1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color w:val="000000"/>
              </w:rPr>
              <w:t>Внесение коррективов в нормативно-правовые документы ОУ по итогам их апробации, с учетом изменений федерального и регионального уровня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В течение года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Творческая группа учителей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Разработка нормативных документов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2.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Разработка проекта адаптированной программы ПО ФГОС ОВЗ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В течение года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Творческая группа учителей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ОП для детей с ОВЗ</w:t>
            </w:r>
          </w:p>
        </w:tc>
      </w:tr>
      <w:tr w:rsidR="007223E3" w:rsidRPr="00067F7E" w:rsidTr="00F66F7B">
        <w:tc>
          <w:tcPr>
            <w:tcW w:w="9747" w:type="dxa"/>
            <w:gridSpan w:val="5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  <w:r w:rsidRPr="00067F7E">
              <w:rPr>
                <w:b/>
                <w:bCs/>
                <w:color w:val="000000"/>
              </w:rPr>
              <w:t>Финансово-экономическое обеспечение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1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Обеспеченность учебниками обучающихся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август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Директор школы, библиотекарь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2.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Анализ материально-технической базы ОУ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Октябрь-ноябрь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Директор школы, библиотекарь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Пополнение материально-технической базы ОУ компьютерной техникой, спортивным оборудованием</w:t>
            </w:r>
          </w:p>
        </w:tc>
      </w:tr>
      <w:tr w:rsidR="007223E3" w:rsidRPr="00067F7E" w:rsidTr="00F66F7B">
        <w:tc>
          <w:tcPr>
            <w:tcW w:w="9747" w:type="dxa"/>
            <w:gridSpan w:val="5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  <w:r w:rsidRPr="00067F7E">
              <w:rPr>
                <w:b/>
                <w:bCs/>
                <w:color w:val="000000"/>
              </w:rPr>
              <w:t>Кадровое обеспечение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1.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Утверждение штатного расписания на 2015-2016 уч.год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август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Директор школы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Штатное расписание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2.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Составление прогноза обеспечения педагогическими кадрами на следующий учебный год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Март 2016 г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Директор школы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План работы по заполнению выявленных вакансий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3</w:t>
            </w:r>
          </w:p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Составление плана-графика прохождения курсовой подготовки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сентябрь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Зам.директора по УВР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Перспективный план</w:t>
            </w:r>
          </w:p>
        </w:tc>
      </w:tr>
      <w:tr w:rsidR="007223E3" w:rsidRPr="00067F7E" w:rsidTr="00F66F7B">
        <w:tc>
          <w:tcPr>
            <w:tcW w:w="9747" w:type="dxa"/>
            <w:gridSpan w:val="5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  <w:r w:rsidRPr="00067F7E">
              <w:rPr>
                <w:b/>
                <w:bCs/>
                <w:color w:val="000000"/>
              </w:rPr>
              <w:t xml:space="preserve">Информационное обеспечение 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pStyle w:val="ListParagraph"/>
              <w:numPr>
                <w:ilvl w:val="2"/>
                <w:numId w:val="25"/>
              </w:numPr>
              <w:spacing w:before="100" w:beforeAutospacing="1" w:after="100" w:afterAutospacing="1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Организация преемственности учителей начальных классов с учителями –предметниками, реализующими ФГОС ООО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В течение года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Зам.директора по УВР, руководители МО, ТОУ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Анализ проблем, вынесенных на обсуждение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2.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Сопровождение разделов сайта ОУ по вопросам ФГОС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По  мере необходимости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Данилова Т.Н.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Обновление информации на сайте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3.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Проведение родительских собраний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По плану классных руководителей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Классные руководители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 xml:space="preserve">Обсуждение и анализ выявленных проблем 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pStyle w:val="ListParagraph"/>
              <w:numPr>
                <w:ilvl w:val="0"/>
                <w:numId w:val="25"/>
              </w:numPr>
              <w:spacing w:before="100" w:beforeAutospacing="1" w:after="100" w:afterAutospacing="1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Проведение собрания будущих первоклассников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Декабрь, март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Администрация школы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Протоколы родительских собраний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5.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Индивидуальные консультации для родителей и обучающихся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По мере необходимости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учителя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</w:p>
        </w:tc>
      </w:tr>
      <w:tr w:rsidR="007223E3" w:rsidRPr="00067F7E" w:rsidTr="00F66F7B">
        <w:tc>
          <w:tcPr>
            <w:tcW w:w="9747" w:type="dxa"/>
            <w:gridSpan w:val="5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  <w:r w:rsidRPr="00067F7E">
              <w:rPr>
                <w:b/>
                <w:bCs/>
                <w:color w:val="000000"/>
              </w:rPr>
              <w:t>Методическое обеспечение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1.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Проведение методических дней, недель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По плану МС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учителя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Обобщение опыта, разработка рекомендаций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2.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color w:val="000000"/>
              </w:rPr>
              <w:t>диагностика учебных достижений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Декабрь, май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Учителя, психолог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Банк диагностик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3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Методическое обеспечение внеурочной деятельности</w:t>
            </w: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По плану ВШК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Зам.директора по ВР, учителя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справка</w:t>
            </w:r>
          </w:p>
        </w:tc>
      </w:tr>
      <w:tr w:rsidR="007223E3" w:rsidRPr="00067F7E" w:rsidTr="00F66F7B">
        <w:tc>
          <w:tcPr>
            <w:tcW w:w="647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4.</w:t>
            </w:r>
          </w:p>
        </w:tc>
        <w:tc>
          <w:tcPr>
            <w:tcW w:w="2863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color w:val="000000"/>
              </w:rPr>
            </w:pPr>
            <w:r w:rsidRPr="00067F7E">
              <w:rPr>
                <w:color w:val="000000"/>
              </w:rPr>
              <w:t>Предложения по публикации опыта учителей, материалы для публичного отчета</w:t>
            </w:r>
          </w:p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</w:p>
        </w:tc>
        <w:tc>
          <w:tcPr>
            <w:tcW w:w="170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апрель</w:t>
            </w:r>
          </w:p>
        </w:tc>
        <w:tc>
          <w:tcPr>
            <w:tcW w:w="1985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Зам.директора по УВР</w:t>
            </w:r>
          </w:p>
        </w:tc>
        <w:tc>
          <w:tcPr>
            <w:tcW w:w="2551" w:type="dxa"/>
          </w:tcPr>
          <w:p w:rsidR="007223E3" w:rsidRPr="00067F7E" w:rsidRDefault="007223E3" w:rsidP="00F66F7B">
            <w:pPr>
              <w:spacing w:before="100" w:beforeAutospacing="1" w:after="100" w:afterAutospacing="1"/>
              <w:rPr>
                <w:bCs/>
                <w:color w:val="000000"/>
              </w:rPr>
            </w:pPr>
            <w:r w:rsidRPr="00067F7E">
              <w:rPr>
                <w:bCs/>
                <w:color w:val="000000"/>
              </w:rPr>
              <w:t>Обобщение опыта работы</w:t>
            </w:r>
          </w:p>
        </w:tc>
      </w:tr>
    </w:tbl>
    <w:p w:rsidR="007223E3" w:rsidRPr="00067F7E" w:rsidRDefault="007223E3" w:rsidP="009B6A41">
      <w:pPr>
        <w:spacing w:before="100" w:beforeAutospacing="1" w:after="100" w:afterAutospacing="1"/>
        <w:ind w:firstLine="200"/>
        <w:rPr>
          <w:color w:val="000000"/>
        </w:rPr>
      </w:pPr>
    </w:p>
    <w:p w:rsidR="007223E3" w:rsidRPr="00067F7E" w:rsidRDefault="007223E3" w:rsidP="009B6A41">
      <w:pPr>
        <w:spacing w:before="100" w:beforeAutospacing="1" w:after="100" w:afterAutospacing="1"/>
        <w:ind w:firstLine="200"/>
        <w:rPr>
          <w:color w:val="000000"/>
        </w:rPr>
      </w:pPr>
    </w:p>
    <w:p w:rsidR="007223E3" w:rsidRPr="00067F7E" w:rsidRDefault="007223E3" w:rsidP="009B6A41">
      <w:pPr>
        <w:spacing w:before="100" w:beforeAutospacing="1" w:after="100" w:afterAutospacing="1"/>
        <w:ind w:firstLine="200"/>
        <w:rPr>
          <w:color w:val="000000"/>
        </w:rPr>
      </w:pPr>
    </w:p>
    <w:p w:rsidR="007223E3" w:rsidRDefault="007223E3" w:rsidP="009B6A41">
      <w:pPr>
        <w:spacing w:before="100" w:beforeAutospacing="1" w:after="100" w:afterAutospacing="1"/>
        <w:ind w:firstLine="200"/>
        <w:rPr>
          <w:color w:val="000000"/>
        </w:rPr>
      </w:pPr>
    </w:p>
    <w:p w:rsidR="007223E3" w:rsidRDefault="007223E3" w:rsidP="009B6A41">
      <w:pPr>
        <w:spacing w:before="100" w:beforeAutospacing="1" w:after="100" w:afterAutospacing="1"/>
        <w:ind w:firstLine="200"/>
        <w:rPr>
          <w:color w:val="000000"/>
        </w:rPr>
      </w:pPr>
    </w:p>
    <w:p w:rsidR="007223E3" w:rsidRDefault="007223E3" w:rsidP="009B6A41">
      <w:pPr>
        <w:spacing w:before="100" w:beforeAutospacing="1" w:after="100" w:afterAutospacing="1"/>
        <w:ind w:firstLine="200"/>
        <w:rPr>
          <w:color w:val="000000"/>
        </w:rPr>
      </w:pPr>
    </w:p>
    <w:p w:rsidR="007223E3" w:rsidRPr="00067F7E" w:rsidRDefault="007223E3" w:rsidP="009B6A41">
      <w:pPr>
        <w:spacing w:before="100" w:beforeAutospacing="1" w:after="100" w:afterAutospacing="1"/>
        <w:ind w:firstLine="200"/>
        <w:rPr>
          <w:color w:val="000000"/>
        </w:rPr>
      </w:pPr>
    </w:p>
    <w:p w:rsidR="007223E3" w:rsidRPr="00067F7E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Pr="00067F7E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  <w:r w:rsidRPr="00067F7E">
        <w:rPr>
          <w:b/>
          <w:color w:val="000000"/>
        </w:rPr>
        <w:t>Повышение уровня квалификации педагогических кадров.</w:t>
      </w:r>
    </w:p>
    <w:p w:rsidR="007223E3" w:rsidRPr="00067F7E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514"/>
        <w:gridCol w:w="3414"/>
        <w:gridCol w:w="1281"/>
        <w:gridCol w:w="2361"/>
      </w:tblGrid>
      <w:tr w:rsidR="007223E3" w:rsidRPr="00067F7E" w:rsidTr="00B0175C">
        <w:tc>
          <w:tcPr>
            <w:tcW w:w="2661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>Тематика мероприятия</w:t>
            </w:r>
          </w:p>
        </w:tc>
        <w:tc>
          <w:tcPr>
            <w:tcW w:w="4067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>Содержание</w:t>
            </w:r>
          </w:p>
        </w:tc>
        <w:tc>
          <w:tcPr>
            <w:tcW w:w="1336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 xml:space="preserve">Сроки </w:t>
            </w:r>
          </w:p>
        </w:tc>
        <w:tc>
          <w:tcPr>
            <w:tcW w:w="2618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>Ответственный</w:t>
            </w:r>
          </w:p>
        </w:tc>
      </w:tr>
      <w:tr w:rsidR="007223E3" w:rsidRPr="00067F7E" w:rsidTr="00B0175C">
        <w:tc>
          <w:tcPr>
            <w:tcW w:w="2661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>Аттестация педагогических кадров</w:t>
            </w:r>
          </w:p>
        </w:tc>
        <w:tc>
          <w:tcPr>
            <w:tcW w:w="4067" w:type="dxa"/>
          </w:tcPr>
          <w:p w:rsidR="007223E3" w:rsidRPr="00067F7E" w:rsidRDefault="007223E3" w:rsidP="00A802CD">
            <w:pPr>
              <w:spacing w:before="100" w:beforeAutospacing="1" w:after="100" w:afterAutospacing="1"/>
              <w:contextualSpacing/>
              <w:jc w:val="both"/>
              <w:rPr>
                <w:color w:val="000000"/>
              </w:rPr>
            </w:pPr>
            <w:r w:rsidRPr="00067F7E">
              <w:rPr>
                <w:color w:val="000000"/>
              </w:rPr>
              <w:t>Подготовка и проведение аттестационных мероприятий  на СЗД. Экспертиза уровня профессиональной подготовки аттестующихся педагогов. Повышение уровня профессиональной деятельности педагогов.</w:t>
            </w:r>
          </w:p>
        </w:tc>
        <w:tc>
          <w:tcPr>
            <w:tcW w:w="1336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>По графику</w:t>
            </w:r>
          </w:p>
        </w:tc>
        <w:tc>
          <w:tcPr>
            <w:tcW w:w="2618" w:type="dxa"/>
          </w:tcPr>
          <w:p w:rsidR="007223E3" w:rsidRPr="00067F7E" w:rsidRDefault="007223E3" w:rsidP="00A802CD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 xml:space="preserve">Аттестационная комиссия; </w:t>
            </w:r>
          </w:p>
          <w:p w:rsidR="007223E3" w:rsidRPr="00067F7E" w:rsidRDefault="007223E3" w:rsidP="00A802CD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</w:p>
        </w:tc>
      </w:tr>
      <w:tr w:rsidR="007223E3" w:rsidRPr="00067F7E" w:rsidTr="00B0175C">
        <w:tc>
          <w:tcPr>
            <w:tcW w:w="2661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 xml:space="preserve">Прохождение курсовой подготовки </w:t>
            </w:r>
          </w:p>
        </w:tc>
        <w:tc>
          <w:tcPr>
            <w:tcW w:w="4067" w:type="dxa"/>
          </w:tcPr>
          <w:p w:rsidR="007223E3" w:rsidRPr="00067F7E" w:rsidRDefault="007223E3" w:rsidP="00A802CD">
            <w:pPr>
              <w:spacing w:before="100" w:beforeAutospacing="1" w:after="100" w:afterAutospacing="1"/>
              <w:contextualSpacing/>
              <w:jc w:val="both"/>
              <w:rPr>
                <w:color w:val="000000"/>
              </w:rPr>
            </w:pPr>
            <w:r w:rsidRPr="00067F7E">
              <w:rPr>
                <w:color w:val="000000"/>
              </w:rPr>
              <w:t>Обучение учителей школы на курсах повышения квалификации</w:t>
            </w:r>
          </w:p>
        </w:tc>
        <w:tc>
          <w:tcPr>
            <w:tcW w:w="1336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>По графику</w:t>
            </w:r>
          </w:p>
        </w:tc>
        <w:tc>
          <w:tcPr>
            <w:tcW w:w="2618" w:type="dxa"/>
          </w:tcPr>
          <w:p w:rsidR="007223E3" w:rsidRPr="00067F7E" w:rsidRDefault="007223E3" w:rsidP="00A802CD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 xml:space="preserve">Зам. директора по УВР </w:t>
            </w:r>
          </w:p>
        </w:tc>
      </w:tr>
      <w:tr w:rsidR="007223E3" w:rsidRPr="00067F7E" w:rsidTr="00B0175C">
        <w:tc>
          <w:tcPr>
            <w:tcW w:w="2661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 xml:space="preserve">Участие в конкурсах профессионального мастерства </w:t>
            </w:r>
          </w:p>
        </w:tc>
        <w:tc>
          <w:tcPr>
            <w:tcW w:w="4067" w:type="dxa"/>
          </w:tcPr>
          <w:p w:rsidR="007223E3" w:rsidRPr="00067F7E" w:rsidRDefault="007223E3" w:rsidP="00A802CD">
            <w:pPr>
              <w:spacing w:before="100" w:beforeAutospacing="1" w:after="100" w:afterAutospacing="1"/>
              <w:contextualSpacing/>
              <w:jc w:val="both"/>
              <w:rPr>
                <w:color w:val="000000"/>
              </w:rPr>
            </w:pPr>
            <w:r w:rsidRPr="00067F7E">
              <w:rPr>
                <w:color w:val="000000"/>
              </w:rPr>
              <w:t>Реализация творческого потенциала педагога.</w:t>
            </w:r>
          </w:p>
        </w:tc>
        <w:tc>
          <w:tcPr>
            <w:tcW w:w="1336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>По графику</w:t>
            </w:r>
          </w:p>
        </w:tc>
        <w:tc>
          <w:tcPr>
            <w:tcW w:w="2618" w:type="dxa"/>
          </w:tcPr>
          <w:p w:rsidR="007223E3" w:rsidRPr="00067F7E" w:rsidRDefault="007223E3" w:rsidP="00A802CD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>Зам. Директора по УВР, ВР.</w:t>
            </w:r>
          </w:p>
        </w:tc>
      </w:tr>
      <w:tr w:rsidR="007223E3" w:rsidRPr="00067F7E" w:rsidTr="00B0175C">
        <w:tc>
          <w:tcPr>
            <w:tcW w:w="2661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>Презентация опыта работы</w:t>
            </w:r>
          </w:p>
        </w:tc>
        <w:tc>
          <w:tcPr>
            <w:tcW w:w="4067" w:type="dxa"/>
          </w:tcPr>
          <w:p w:rsidR="007223E3" w:rsidRPr="00067F7E" w:rsidRDefault="007223E3" w:rsidP="00A802CD">
            <w:pPr>
              <w:spacing w:before="100" w:beforeAutospacing="1" w:after="100" w:afterAutospacing="1"/>
              <w:contextualSpacing/>
              <w:jc w:val="both"/>
              <w:rPr>
                <w:color w:val="000000"/>
              </w:rPr>
            </w:pPr>
            <w:r w:rsidRPr="00067F7E">
              <w:rPr>
                <w:color w:val="000000"/>
              </w:rPr>
              <w:t>Информирование педагогов и их участие в профессиональных смотрах, конкурсах.</w:t>
            </w:r>
          </w:p>
        </w:tc>
        <w:tc>
          <w:tcPr>
            <w:tcW w:w="1336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>Согласно планам работы ШМО</w:t>
            </w:r>
          </w:p>
        </w:tc>
        <w:tc>
          <w:tcPr>
            <w:tcW w:w="2618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067F7E">
              <w:rPr>
                <w:color w:val="000000"/>
              </w:rPr>
              <w:t>Руководители ШМО</w:t>
            </w:r>
          </w:p>
        </w:tc>
      </w:tr>
      <w:tr w:rsidR="007223E3" w:rsidRPr="00067F7E" w:rsidTr="00B0175C">
        <w:tc>
          <w:tcPr>
            <w:tcW w:w="2661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</w:p>
        </w:tc>
        <w:tc>
          <w:tcPr>
            <w:tcW w:w="4067" w:type="dxa"/>
          </w:tcPr>
          <w:p w:rsidR="007223E3" w:rsidRPr="00067F7E" w:rsidRDefault="007223E3" w:rsidP="00A802CD">
            <w:pPr>
              <w:spacing w:before="100" w:beforeAutospacing="1" w:after="100" w:afterAutospacing="1"/>
              <w:contextualSpacing/>
              <w:jc w:val="both"/>
              <w:rPr>
                <w:color w:val="000000"/>
              </w:rPr>
            </w:pPr>
            <w:r w:rsidRPr="00067F7E">
              <w:rPr>
                <w:color w:val="000000"/>
              </w:rPr>
              <w:t>Публикация методической продукции.</w:t>
            </w:r>
          </w:p>
        </w:tc>
        <w:tc>
          <w:tcPr>
            <w:tcW w:w="1336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</w:p>
        </w:tc>
        <w:tc>
          <w:tcPr>
            <w:tcW w:w="2618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</w:p>
        </w:tc>
      </w:tr>
      <w:tr w:rsidR="007223E3" w:rsidRPr="00067F7E" w:rsidTr="00B0175C">
        <w:tc>
          <w:tcPr>
            <w:tcW w:w="2661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</w:p>
        </w:tc>
        <w:tc>
          <w:tcPr>
            <w:tcW w:w="4067" w:type="dxa"/>
          </w:tcPr>
          <w:p w:rsidR="007223E3" w:rsidRPr="00067F7E" w:rsidRDefault="007223E3" w:rsidP="00A802CD">
            <w:pPr>
              <w:spacing w:before="100" w:beforeAutospacing="1" w:after="100" w:afterAutospacing="1"/>
              <w:contextualSpacing/>
              <w:jc w:val="both"/>
              <w:rPr>
                <w:color w:val="000000"/>
              </w:rPr>
            </w:pPr>
            <w:r w:rsidRPr="00067F7E">
              <w:rPr>
                <w:color w:val="000000"/>
              </w:rPr>
              <w:t>Представление результатов методической деятельности.</w:t>
            </w:r>
          </w:p>
        </w:tc>
        <w:tc>
          <w:tcPr>
            <w:tcW w:w="1336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</w:p>
        </w:tc>
        <w:tc>
          <w:tcPr>
            <w:tcW w:w="2618" w:type="dxa"/>
          </w:tcPr>
          <w:p w:rsidR="007223E3" w:rsidRPr="00067F7E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</w:p>
        </w:tc>
      </w:tr>
    </w:tbl>
    <w:p w:rsidR="007223E3" w:rsidRPr="00067F7E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Pr="00067F7E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Pr="00067F7E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Pr="00067F7E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Pr="001C4FF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Pr="001C4FF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Pr="001C4FF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Pr="001C4FF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Pr="001C4FF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Pr="001C4FF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p w:rsidR="007223E3" w:rsidRPr="001C4FF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  <w:r w:rsidRPr="001C4FF3">
        <w:rPr>
          <w:b/>
          <w:color w:val="000000"/>
        </w:rPr>
        <w:t>Работа с обучающимися.</w:t>
      </w:r>
    </w:p>
    <w:p w:rsidR="007223E3" w:rsidRPr="001C4FF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  <w:r w:rsidRPr="001C4FF3">
        <w:rPr>
          <w:b/>
          <w:color w:val="000000"/>
        </w:rPr>
        <w:t>Задачи: Освоение эффективных форм организации образовательной деятельности обучающихся. Выявление т накопление успешного опыта работы педагогов в данном направлении.</w:t>
      </w:r>
    </w:p>
    <w:p w:rsidR="007223E3" w:rsidRPr="001C4FF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235"/>
        <w:gridCol w:w="1901"/>
        <w:gridCol w:w="2076"/>
        <w:gridCol w:w="1283"/>
        <w:gridCol w:w="2075"/>
      </w:tblGrid>
      <w:tr w:rsidR="007223E3" w:rsidRPr="001C4FF3" w:rsidTr="001C4FF3">
        <w:tc>
          <w:tcPr>
            <w:tcW w:w="2235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b/>
                <w:color w:val="000000"/>
              </w:rPr>
            </w:pPr>
            <w:r w:rsidRPr="001C4FF3">
              <w:rPr>
                <w:b/>
                <w:color w:val="000000"/>
              </w:rPr>
              <w:t>Тематика мероприятия</w:t>
            </w:r>
          </w:p>
        </w:tc>
        <w:tc>
          <w:tcPr>
            <w:tcW w:w="1901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b/>
                <w:color w:val="000000"/>
              </w:rPr>
            </w:pPr>
            <w:r w:rsidRPr="001C4FF3">
              <w:rPr>
                <w:b/>
                <w:color w:val="000000"/>
              </w:rPr>
              <w:t>Содержание деятельности</w:t>
            </w:r>
          </w:p>
        </w:tc>
        <w:tc>
          <w:tcPr>
            <w:tcW w:w="2076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b/>
                <w:color w:val="000000"/>
              </w:rPr>
            </w:pPr>
            <w:r w:rsidRPr="001C4FF3">
              <w:rPr>
                <w:b/>
                <w:color w:val="000000"/>
              </w:rPr>
              <w:t>Планируемый результат</w:t>
            </w:r>
          </w:p>
        </w:tc>
        <w:tc>
          <w:tcPr>
            <w:tcW w:w="1283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b/>
                <w:color w:val="000000"/>
              </w:rPr>
            </w:pPr>
            <w:r w:rsidRPr="001C4FF3">
              <w:rPr>
                <w:b/>
                <w:color w:val="000000"/>
              </w:rPr>
              <w:t>Сроки</w:t>
            </w:r>
          </w:p>
        </w:tc>
        <w:tc>
          <w:tcPr>
            <w:tcW w:w="2075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b/>
                <w:color w:val="000000"/>
              </w:rPr>
            </w:pPr>
            <w:r w:rsidRPr="001C4FF3">
              <w:rPr>
                <w:b/>
                <w:color w:val="000000"/>
              </w:rPr>
              <w:t>Ответственный</w:t>
            </w:r>
          </w:p>
        </w:tc>
      </w:tr>
      <w:tr w:rsidR="007223E3" w:rsidRPr="001C4FF3" w:rsidTr="001C4FF3">
        <w:tc>
          <w:tcPr>
            <w:tcW w:w="2235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Школьный, муниципальный региональный туры ВОШ</w:t>
            </w:r>
          </w:p>
        </w:tc>
        <w:tc>
          <w:tcPr>
            <w:tcW w:w="1901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Проведение олимпиад, анализ результатов индивидуальной работы с обучающимися, имеющими повышенную мотивацию.</w:t>
            </w:r>
          </w:p>
        </w:tc>
        <w:tc>
          <w:tcPr>
            <w:tcW w:w="2076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Оценка результативности индивидуальной работы с обучающимися, имеющими повышенную учебную мотивацию</w:t>
            </w:r>
          </w:p>
        </w:tc>
        <w:tc>
          <w:tcPr>
            <w:tcW w:w="1283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Сентябрь-декабрь</w:t>
            </w:r>
          </w:p>
        </w:tc>
        <w:tc>
          <w:tcPr>
            <w:tcW w:w="2075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Руковолители ШМО, учителя-предметники</w:t>
            </w:r>
          </w:p>
        </w:tc>
      </w:tr>
      <w:tr w:rsidR="007223E3" w:rsidRPr="001C4FF3" w:rsidTr="001C4FF3">
        <w:tc>
          <w:tcPr>
            <w:tcW w:w="2235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Внутришколь</w:t>
            </w:r>
            <w:r>
              <w:rPr>
                <w:color w:val="000000"/>
              </w:rPr>
              <w:t>ные  предметные недели</w:t>
            </w:r>
          </w:p>
        </w:tc>
        <w:tc>
          <w:tcPr>
            <w:tcW w:w="1901" w:type="dxa"/>
          </w:tcPr>
          <w:p w:rsidR="007223E3" w:rsidRPr="001C4FF3" w:rsidRDefault="007223E3" w:rsidP="001C4FF3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 xml:space="preserve">Организация и проведение </w:t>
            </w:r>
            <w:r>
              <w:rPr>
                <w:color w:val="000000"/>
              </w:rPr>
              <w:t>предметных недель</w:t>
            </w:r>
          </w:p>
        </w:tc>
        <w:tc>
          <w:tcPr>
            <w:tcW w:w="2076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Оценка эффективности реализуемых подходов</w:t>
            </w:r>
          </w:p>
        </w:tc>
        <w:tc>
          <w:tcPr>
            <w:tcW w:w="1283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Ноябрь-май</w:t>
            </w:r>
          </w:p>
        </w:tc>
        <w:tc>
          <w:tcPr>
            <w:tcW w:w="2075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Руководители ШМО</w:t>
            </w:r>
          </w:p>
        </w:tc>
      </w:tr>
      <w:tr w:rsidR="007223E3" w:rsidRPr="001C4FF3" w:rsidTr="001C4FF3">
        <w:tc>
          <w:tcPr>
            <w:tcW w:w="2235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Участие  в дистанционных курсах по предметам</w:t>
            </w:r>
          </w:p>
        </w:tc>
        <w:tc>
          <w:tcPr>
            <w:tcW w:w="1901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Организация  курсовой подготовки</w:t>
            </w:r>
          </w:p>
        </w:tc>
        <w:tc>
          <w:tcPr>
            <w:tcW w:w="2076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Оценка результативности индивидуальной работы с учащимися, имеющими повышенную учебную мотивацию</w:t>
            </w:r>
          </w:p>
        </w:tc>
        <w:tc>
          <w:tcPr>
            <w:tcW w:w="1283" w:type="dxa"/>
          </w:tcPr>
          <w:p w:rsidR="007223E3" w:rsidRPr="001C4FF3" w:rsidRDefault="007223E3" w:rsidP="00B0175C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В тече</w:t>
            </w:r>
            <w:r>
              <w:rPr>
                <w:color w:val="000000"/>
              </w:rPr>
              <w:t>ние</w:t>
            </w:r>
            <w:r w:rsidRPr="001C4FF3">
              <w:rPr>
                <w:color w:val="000000"/>
              </w:rPr>
              <w:t xml:space="preserve"> года</w:t>
            </w:r>
          </w:p>
        </w:tc>
        <w:tc>
          <w:tcPr>
            <w:tcW w:w="2075" w:type="dxa"/>
          </w:tcPr>
          <w:p w:rsidR="007223E3" w:rsidRDefault="007223E3" w:rsidP="001C4FF3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Учителя- предметники,</w:t>
            </w:r>
          </w:p>
          <w:p w:rsidR="007223E3" w:rsidRPr="001C4FF3" w:rsidRDefault="007223E3" w:rsidP="001C4FF3">
            <w:pPr>
              <w:spacing w:before="100" w:beforeAutospacing="1" w:after="100" w:afterAutospacing="1"/>
              <w:contextualSpacing/>
              <w:jc w:val="center"/>
              <w:rPr>
                <w:color w:val="000000"/>
              </w:rPr>
            </w:pPr>
            <w:r w:rsidRPr="001C4FF3">
              <w:rPr>
                <w:color w:val="000000"/>
              </w:rPr>
              <w:t>.</w:t>
            </w:r>
          </w:p>
        </w:tc>
      </w:tr>
    </w:tbl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>
      <w:pPr>
        <w:spacing w:before="100" w:beforeAutospacing="1" w:after="100" w:afterAutospacing="1"/>
        <w:contextualSpacing/>
        <w:jc w:val="center"/>
        <w:rPr>
          <w:b/>
          <w:color w:val="000000"/>
          <w:sz w:val="28"/>
          <w:szCs w:val="28"/>
        </w:rPr>
      </w:pPr>
    </w:p>
    <w:p w:rsidR="007223E3" w:rsidRDefault="007223E3" w:rsidP="00B0175C"/>
    <w:p w:rsidR="007223E3" w:rsidRDefault="007223E3" w:rsidP="00B0175C">
      <w:pPr>
        <w:ind w:left="11001"/>
        <w:jc w:val="center"/>
        <w:rPr>
          <w:b/>
          <w:bCs/>
          <w:i/>
          <w:iCs/>
          <w:sz w:val="28"/>
        </w:rPr>
      </w:pPr>
    </w:p>
    <w:p w:rsidR="007223E3" w:rsidRDefault="007223E3" w:rsidP="001C4FF3">
      <w:pPr>
        <w:pStyle w:val="BodyText"/>
        <w:jc w:val="center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>ПЛАН РАБОТЫ ПО ПРЕЕМСТВЕННОСТИ МЕЖДУ УРОВНЯМИ  ОБРАЗОВАНИЯ И АДАПТАЦИИ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86"/>
        <w:gridCol w:w="3552"/>
        <w:gridCol w:w="2978"/>
        <w:gridCol w:w="1854"/>
      </w:tblGrid>
      <w:tr w:rsidR="007223E3" w:rsidTr="00B0175C">
        <w:tc>
          <w:tcPr>
            <w:tcW w:w="1186" w:type="dxa"/>
            <w:shd w:val="clear" w:color="auto" w:fill="D9D9D9"/>
          </w:tcPr>
          <w:p w:rsidR="007223E3" w:rsidRDefault="007223E3" w:rsidP="00B0175C">
            <w:pPr>
              <w:jc w:val="center"/>
            </w:pPr>
            <w:r>
              <w:t>Месяц</w:t>
            </w:r>
          </w:p>
        </w:tc>
        <w:tc>
          <w:tcPr>
            <w:tcW w:w="3553" w:type="dxa"/>
            <w:shd w:val="clear" w:color="auto" w:fill="D9D9D9"/>
          </w:tcPr>
          <w:p w:rsidR="007223E3" w:rsidRDefault="007223E3" w:rsidP="00B0175C">
            <w:pPr>
              <w:jc w:val="center"/>
            </w:pPr>
            <w:r>
              <w:t>Содержание работы</w:t>
            </w:r>
          </w:p>
        </w:tc>
        <w:tc>
          <w:tcPr>
            <w:tcW w:w="2978" w:type="dxa"/>
            <w:shd w:val="clear" w:color="auto" w:fill="D9D9D9"/>
          </w:tcPr>
          <w:p w:rsidR="007223E3" w:rsidRDefault="007223E3" w:rsidP="00B0175C">
            <w:pPr>
              <w:jc w:val="center"/>
            </w:pPr>
            <w:r>
              <w:t>Цель</w:t>
            </w:r>
          </w:p>
        </w:tc>
        <w:tc>
          <w:tcPr>
            <w:tcW w:w="1854" w:type="dxa"/>
            <w:shd w:val="clear" w:color="auto" w:fill="D9D9D9"/>
          </w:tcPr>
          <w:p w:rsidR="007223E3" w:rsidRDefault="007223E3" w:rsidP="00B0175C">
            <w:pPr>
              <w:jc w:val="center"/>
            </w:pPr>
            <w:r>
              <w:t>Ответственные</w:t>
            </w:r>
          </w:p>
        </w:tc>
      </w:tr>
      <w:tr w:rsidR="007223E3" w:rsidTr="00B0175C">
        <w:tc>
          <w:tcPr>
            <w:tcW w:w="1186" w:type="dxa"/>
          </w:tcPr>
          <w:p w:rsidR="007223E3" w:rsidRDefault="007223E3" w:rsidP="00B0175C">
            <w:r>
              <w:t>Сентябрь</w:t>
            </w:r>
          </w:p>
        </w:tc>
        <w:tc>
          <w:tcPr>
            <w:tcW w:w="3553" w:type="dxa"/>
          </w:tcPr>
          <w:p w:rsidR="007223E3" w:rsidRDefault="007223E3" w:rsidP="00B0175C">
            <w:r>
              <w:t>1.Работа с классным коллективом</w:t>
            </w:r>
          </w:p>
          <w:p w:rsidR="007223E3" w:rsidRDefault="007223E3" w:rsidP="00B0175C">
            <w:r>
              <w:t>2.Классный час «Особенности организации учебной деятельности в 1,5-х классах»</w:t>
            </w:r>
          </w:p>
          <w:p w:rsidR="007223E3" w:rsidRDefault="007223E3" w:rsidP="00B0175C">
            <w:r>
              <w:t>3.Контрольные работы по математике, русскому языку</w:t>
            </w:r>
          </w:p>
        </w:tc>
        <w:tc>
          <w:tcPr>
            <w:tcW w:w="2978" w:type="dxa"/>
          </w:tcPr>
          <w:p w:rsidR="007223E3" w:rsidRDefault="007223E3" w:rsidP="00B0175C">
            <w:r>
              <w:t>Определение уровня познавательной активности, культуры поведения в коллективе. Знакомство с едиными требованиями к обучающимся 2-й ступени. Контроль уровня знаний</w:t>
            </w:r>
          </w:p>
        </w:tc>
        <w:tc>
          <w:tcPr>
            <w:tcW w:w="1854" w:type="dxa"/>
          </w:tcPr>
          <w:p w:rsidR="007223E3" w:rsidRDefault="007223E3" w:rsidP="00B0175C">
            <w:r>
              <w:t>Классные руководители, учителя-предметы</w:t>
            </w:r>
          </w:p>
        </w:tc>
      </w:tr>
      <w:tr w:rsidR="007223E3" w:rsidTr="00B0175C">
        <w:tc>
          <w:tcPr>
            <w:tcW w:w="1186" w:type="dxa"/>
          </w:tcPr>
          <w:p w:rsidR="007223E3" w:rsidRDefault="007223E3" w:rsidP="00B0175C">
            <w:r>
              <w:t>Октябрь</w:t>
            </w:r>
          </w:p>
        </w:tc>
        <w:tc>
          <w:tcPr>
            <w:tcW w:w="3553" w:type="dxa"/>
          </w:tcPr>
          <w:p w:rsidR="007223E3" w:rsidRDefault="007223E3" w:rsidP="00B0175C">
            <w:r>
              <w:t>Классно-обобщающий контроль в 1,5,10 классах. Административные контрольные работы по математике, русскому языку</w:t>
            </w:r>
          </w:p>
        </w:tc>
        <w:tc>
          <w:tcPr>
            <w:tcW w:w="2978" w:type="dxa"/>
          </w:tcPr>
          <w:p w:rsidR="007223E3" w:rsidRDefault="007223E3" w:rsidP="00B0175C">
            <w:r>
              <w:t xml:space="preserve">Изучение психолого-педагогических проблем в период адаптации. Выявление уровня обученности </w:t>
            </w:r>
          </w:p>
        </w:tc>
        <w:tc>
          <w:tcPr>
            <w:tcW w:w="1854" w:type="dxa"/>
          </w:tcPr>
          <w:p w:rsidR="007223E3" w:rsidRDefault="007223E3" w:rsidP="00B0175C">
            <w:r>
              <w:t>Зам. директора во УВР</w:t>
            </w:r>
          </w:p>
        </w:tc>
      </w:tr>
      <w:tr w:rsidR="007223E3" w:rsidTr="00B0175C">
        <w:tc>
          <w:tcPr>
            <w:tcW w:w="1186" w:type="dxa"/>
          </w:tcPr>
          <w:p w:rsidR="007223E3" w:rsidRDefault="007223E3" w:rsidP="00B0175C">
            <w:r>
              <w:t>Декабрь</w:t>
            </w:r>
          </w:p>
        </w:tc>
        <w:tc>
          <w:tcPr>
            <w:tcW w:w="3553" w:type="dxa"/>
          </w:tcPr>
          <w:p w:rsidR="007223E3" w:rsidRDefault="007223E3" w:rsidP="00B0175C">
            <w:r>
              <w:t>Малый педсовет «Создание условий успешной адаптации обучающихся в 5-х классах»</w:t>
            </w:r>
          </w:p>
        </w:tc>
        <w:tc>
          <w:tcPr>
            <w:tcW w:w="2978" w:type="dxa"/>
          </w:tcPr>
          <w:p w:rsidR="007223E3" w:rsidRDefault="007223E3" w:rsidP="00B0175C">
            <w:r>
              <w:t>Итоги работы по проблеме преемственности между начальным и средним звеном</w:t>
            </w:r>
          </w:p>
        </w:tc>
        <w:tc>
          <w:tcPr>
            <w:tcW w:w="1854" w:type="dxa"/>
          </w:tcPr>
          <w:p w:rsidR="007223E3" w:rsidRDefault="007223E3" w:rsidP="00B0175C">
            <w:r>
              <w:t>Зам. директора во УВР</w:t>
            </w:r>
          </w:p>
        </w:tc>
      </w:tr>
      <w:tr w:rsidR="007223E3" w:rsidTr="00B0175C">
        <w:tc>
          <w:tcPr>
            <w:tcW w:w="1186" w:type="dxa"/>
          </w:tcPr>
          <w:p w:rsidR="007223E3" w:rsidRDefault="007223E3" w:rsidP="00B0175C">
            <w:r>
              <w:t>Ноябрь-февраль</w:t>
            </w:r>
          </w:p>
        </w:tc>
        <w:tc>
          <w:tcPr>
            <w:tcW w:w="3553" w:type="dxa"/>
          </w:tcPr>
          <w:p w:rsidR="007223E3" w:rsidRDefault="007223E3" w:rsidP="00B0175C">
            <w:r>
              <w:t>Совместная методическая работа учителей начальных классов с учителями среднего звена</w:t>
            </w:r>
          </w:p>
        </w:tc>
        <w:tc>
          <w:tcPr>
            <w:tcW w:w="2978" w:type="dxa"/>
          </w:tcPr>
          <w:p w:rsidR="007223E3" w:rsidRDefault="007223E3" w:rsidP="00B0175C">
            <w:r>
              <w:t>Единство требований к обучающимся, учет индивидуальных способностей</w:t>
            </w:r>
          </w:p>
        </w:tc>
        <w:tc>
          <w:tcPr>
            <w:tcW w:w="1854" w:type="dxa"/>
          </w:tcPr>
          <w:p w:rsidR="007223E3" w:rsidRDefault="007223E3" w:rsidP="00B0175C">
            <w:r>
              <w:t>Администрация</w:t>
            </w:r>
          </w:p>
        </w:tc>
      </w:tr>
      <w:tr w:rsidR="007223E3" w:rsidTr="00B0175C">
        <w:tc>
          <w:tcPr>
            <w:tcW w:w="1186" w:type="dxa"/>
          </w:tcPr>
          <w:p w:rsidR="007223E3" w:rsidRDefault="007223E3" w:rsidP="00B0175C">
            <w:r>
              <w:t>Март</w:t>
            </w:r>
          </w:p>
        </w:tc>
        <w:tc>
          <w:tcPr>
            <w:tcW w:w="3553" w:type="dxa"/>
          </w:tcPr>
          <w:p w:rsidR="007223E3" w:rsidRDefault="007223E3" w:rsidP="00B0175C">
            <w:r>
              <w:t>Предварительное комплектование учителями и классными руководителями будущих 5-х классов</w:t>
            </w:r>
          </w:p>
        </w:tc>
        <w:tc>
          <w:tcPr>
            <w:tcW w:w="2978" w:type="dxa"/>
          </w:tcPr>
          <w:p w:rsidR="007223E3" w:rsidRDefault="007223E3" w:rsidP="00B0175C">
            <w:r>
              <w:t>Изучение индивидуальных психологических особенностей обучающегося</w:t>
            </w:r>
          </w:p>
        </w:tc>
        <w:tc>
          <w:tcPr>
            <w:tcW w:w="1854" w:type="dxa"/>
          </w:tcPr>
          <w:p w:rsidR="007223E3" w:rsidRDefault="007223E3" w:rsidP="00B0175C">
            <w:r>
              <w:t>Администрация</w:t>
            </w:r>
          </w:p>
        </w:tc>
      </w:tr>
      <w:tr w:rsidR="007223E3" w:rsidTr="00B0175C">
        <w:tc>
          <w:tcPr>
            <w:tcW w:w="1186" w:type="dxa"/>
          </w:tcPr>
          <w:p w:rsidR="007223E3" w:rsidRDefault="007223E3" w:rsidP="00B0175C">
            <w:r>
              <w:t>Апрель</w:t>
            </w:r>
          </w:p>
        </w:tc>
        <w:tc>
          <w:tcPr>
            <w:tcW w:w="3553" w:type="dxa"/>
          </w:tcPr>
          <w:p w:rsidR="007223E3" w:rsidRDefault="007223E3" w:rsidP="00B0175C">
            <w:r>
              <w:t>Посещение уроков и мероприятий в 4-х классах учителями-предметниками средней школы. Контрольные работы по русскому языку в 5-х классах</w:t>
            </w:r>
          </w:p>
        </w:tc>
        <w:tc>
          <w:tcPr>
            <w:tcW w:w="2978" w:type="dxa"/>
          </w:tcPr>
          <w:p w:rsidR="007223E3" w:rsidRDefault="007223E3" w:rsidP="00B0175C">
            <w:r>
              <w:t>Знакомство с методикой и едиными требованиями к учащимся в начальной школе. Соответствие ЗУН образовательным стандартам</w:t>
            </w:r>
          </w:p>
        </w:tc>
        <w:tc>
          <w:tcPr>
            <w:tcW w:w="1854" w:type="dxa"/>
          </w:tcPr>
          <w:p w:rsidR="007223E3" w:rsidRDefault="007223E3" w:rsidP="00B0175C">
            <w:r>
              <w:t>Учителя-предметники</w:t>
            </w:r>
          </w:p>
        </w:tc>
      </w:tr>
      <w:tr w:rsidR="007223E3" w:rsidTr="00B0175C">
        <w:tc>
          <w:tcPr>
            <w:tcW w:w="1186" w:type="dxa"/>
          </w:tcPr>
          <w:p w:rsidR="007223E3" w:rsidRDefault="007223E3" w:rsidP="00B0175C">
            <w:r>
              <w:t>Май</w:t>
            </w:r>
          </w:p>
        </w:tc>
        <w:tc>
          <w:tcPr>
            <w:tcW w:w="3553" w:type="dxa"/>
          </w:tcPr>
          <w:p w:rsidR="007223E3" w:rsidRDefault="007223E3" w:rsidP="00B0175C">
            <w:r>
              <w:t>Составление и корректировка учебных планов для 5-х классов по уровням обучения</w:t>
            </w:r>
          </w:p>
        </w:tc>
        <w:tc>
          <w:tcPr>
            <w:tcW w:w="2978" w:type="dxa"/>
          </w:tcPr>
          <w:p w:rsidR="007223E3" w:rsidRDefault="007223E3" w:rsidP="00B0175C">
            <w:r>
              <w:t>Компенсация слабой успеваемости обучающихся</w:t>
            </w:r>
          </w:p>
        </w:tc>
        <w:tc>
          <w:tcPr>
            <w:tcW w:w="1854" w:type="dxa"/>
          </w:tcPr>
          <w:p w:rsidR="007223E3" w:rsidRDefault="007223E3" w:rsidP="00B0175C">
            <w:r>
              <w:t>Администрация</w:t>
            </w:r>
          </w:p>
        </w:tc>
      </w:tr>
      <w:tr w:rsidR="007223E3" w:rsidTr="00B0175C">
        <w:tc>
          <w:tcPr>
            <w:tcW w:w="1186" w:type="dxa"/>
          </w:tcPr>
          <w:p w:rsidR="007223E3" w:rsidRDefault="007223E3" w:rsidP="00B0175C">
            <w:r>
              <w:t>Август</w:t>
            </w:r>
          </w:p>
        </w:tc>
        <w:tc>
          <w:tcPr>
            <w:tcW w:w="3553" w:type="dxa"/>
          </w:tcPr>
          <w:p w:rsidR="007223E3" w:rsidRDefault="007223E3" w:rsidP="00B0175C">
            <w:r>
              <w:t>Корректировка (по необходимости) комплектования классов и учебных планов по уровню обучения</w:t>
            </w:r>
          </w:p>
        </w:tc>
        <w:tc>
          <w:tcPr>
            <w:tcW w:w="2978" w:type="dxa"/>
          </w:tcPr>
          <w:p w:rsidR="007223E3" w:rsidRDefault="007223E3" w:rsidP="00B0175C">
            <w:r>
              <w:t>Учет индивидуальных и психологических способностей</w:t>
            </w:r>
          </w:p>
        </w:tc>
        <w:tc>
          <w:tcPr>
            <w:tcW w:w="1854" w:type="dxa"/>
          </w:tcPr>
          <w:p w:rsidR="007223E3" w:rsidRDefault="007223E3" w:rsidP="00B0175C"/>
        </w:tc>
      </w:tr>
    </w:tbl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Default="007223E3" w:rsidP="00B0175C"/>
    <w:p w:rsidR="007223E3" w:rsidRPr="007972F7" w:rsidRDefault="007223E3" w:rsidP="007972F7">
      <w:pPr>
        <w:spacing w:after="75" w:line="312" w:lineRule="atLeast"/>
        <w:jc w:val="center"/>
        <w:rPr>
          <w:b/>
          <w:color w:val="333333"/>
          <w:sz w:val="28"/>
          <w:szCs w:val="28"/>
        </w:rPr>
      </w:pPr>
      <w:r w:rsidRPr="007972F7">
        <w:rPr>
          <w:b/>
          <w:color w:val="333333"/>
          <w:sz w:val="28"/>
          <w:szCs w:val="28"/>
        </w:rPr>
        <w:t>Педагогический мониторинг</w:t>
      </w:r>
    </w:p>
    <w:p w:rsidR="007223E3" w:rsidRPr="00937F9B" w:rsidRDefault="007223E3" w:rsidP="00937F9B"/>
    <w:p w:rsidR="007223E3" w:rsidRDefault="007223E3" w:rsidP="00937F9B"/>
    <w:tbl>
      <w:tblPr>
        <w:tblW w:w="89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747"/>
        <w:gridCol w:w="4150"/>
        <w:gridCol w:w="35"/>
      </w:tblGrid>
      <w:tr w:rsidR="007223E3" w:rsidRPr="009162FA" w:rsidTr="00B0175C">
        <w:trPr>
          <w:trHeight w:val="708"/>
        </w:trPr>
        <w:tc>
          <w:tcPr>
            <w:tcW w:w="8932" w:type="dxa"/>
            <w:gridSpan w:val="3"/>
          </w:tcPr>
          <w:p w:rsidR="007223E3" w:rsidRPr="009162FA" w:rsidRDefault="007223E3" w:rsidP="00B0175C">
            <w:pPr>
              <w:spacing w:after="75" w:line="312" w:lineRule="atLeast"/>
              <w:rPr>
                <w:color w:val="333333"/>
              </w:rPr>
            </w:pPr>
            <w:r>
              <w:rPr>
                <w:b/>
                <w:color w:val="333333"/>
              </w:rPr>
              <w:t xml:space="preserve">Цель: </w:t>
            </w:r>
            <w:r w:rsidRPr="00362BCD">
              <w:rPr>
                <w:color w:val="333333"/>
              </w:rPr>
              <w:t>получение информации для дальнейшего ее использования в целях совершенствования образовательной деятельности</w:t>
            </w:r>
          </w:p>
        </w:tc>
      </w:tr>
      <w:tr w:rsidR="007223E3" w:rsidRPr="009162FA" w:rsidTr="007972F7">
        <w:trPr>
          <w:gridAfter w:val="1"/>
          <w:wAfter w:w="35" w:type="dxa"/>
          <w:trHeight w:val="708"/>
        </w:trPr>
        <w:tc>
          <w:tcPr>
            <w:tcW w:w="4747" w:type="dxa"/>
          </w:tcPr>
          <w:p w:rsidR="007223E3" w:rsidRPr="009162FA" w:rsidRDefault="007223E3" w:rsidP="00B0175C">
            <w:pPr>
              <w:spacing w:after="75" w:line="312" w:lineRule="atLeast"/>
              <w:rPr>
                <w:color w:val="333333"/>
              </w:rPr>
            </w:pPr>
            <w:r>
              <w:rPr>
                <w:color w:val="333333"/>
              </w:rPr>
              <w:t>Опрос учителей в целях подготовки к педсовету «Мой опыт работы с одаренными обучающимися»</w:t>
            </w:r>
          </w:p>
        </w:tc>
        <w:tc>
          <w:tcPr>
            <w:tcW w:w="4150" w:type="dxa"/>
          </w:tcPr>
          <w:p w:rsidR="007223E3" w:rsidRPr="009162FA" w:rsidRDefault="007223E3" w:rsidP="00B0175C">
            <w:pPr>
              <w:spacing w:after="75" w:line="312" w:lineRule="atLeast"/>
              <w:rPr>
                <w:color w:val="333333"/>
              </w:rPr>
            </w:pPr>
            <w:r w:rsidRPr="009162FA">
              <w:rPr>
                <w:color w:val="333333"/>
              </w:rPr>
              <w:t>Зам.</w:t>
            </w:r>
            <w:r>
              <w:rPr>
                <w:color w:val="333333"/>
              </w:rPr>
              <w:t xml:space="preserve"> </w:t>
            </w:r>
            <w:r w:rsidRPr="009162FA">
              <w:rPr>
                <w:color w:val="333333"/>
              </w:rPr>
              <w:t xml:space="preserve">директора по </w:t>
            </w:r>
            <w:r>
              <w:rPr>
                <w:color w:val="333333"/>
              </w:rPr>
              <w:t>УВР</w:t>
            </w:r>
          </w:p>
        </w:tc>
      </w:tr>
      <w:tr w:rsidR="007223E3" w:rsidRPr="009162FA" w:rsidTr="007972F7">
        <w:trPr>
          <w:gridAfter w:val="1"/>
          <w:wAfter w:w="35" w:type="dxa"/>
          <w:trHeight w:val="708"/>
        </w:trPr>
        <w:tc>
          <w:tcPr>
            <w:tcW w:w="4747" w:type="dxa"/>
          </w:tcPr>
          <w:p w:rsidR="007223E3" w:rsidRPr="009162FA" w:rsidRDefault="007223E3" w:rsidP="00B0175C">
            <w:pPr>
              <w:autoSpaceDE w:val="0"/>
              <w:autoSpaceDN w:val="0"/>
              <w:adjustRightInd w:val="0"/>
              <w:rPr>
                <w:color w:val="333333"/>
              </w:rPr>
            </w:pPr>
            <w:r>
              <w:rPr>
                <w:color w:val="333333"/>
              </w:rPr>
              <w:t>Проверка рабочих программ учителей</w:t>
            </w:r>
          </w:p>
        </w:tc>
        <w:tc>
          <w:tcPr>
            <w:tcW w:w="4150" w:type="dxa"/>
          </w:tcPr>
          <w:p w:rsidR="007223E3" w:rsidRPr="009162FA" w:rsidRDefault="007223E3" w:rsidP="00B0175C">
            <w:pPr>
              <w:spacing w:after="75" w:line="312" w:lineRule="atLeast"/>
              <w:rPr>
                <w:color w:val="333333"/>
              </w:rPr>
            </w:pPr>
            <w:r w:rsidRPr="009162FA">
              <w:rPr>
                <w:color w:val="333333"/>
              </w:rPr>
              <w:t>Зам.</w:t>
            </w:r>
            <w:r>
              <w:rPr>
                <w:color w:val="333333"/>
              </w:rPr>
              <w:t xml:space="preserve"> </w:t>
            </w:r>
            <w:r w:rsidRPr="009162FA">
              <w:rPr>
                <w:color w:val="333333"/>
              </w:rPr>
              <w:t>директора по</w:t>
            </w:r>
            <w:r>
              <w:rPr>
                <w:color w:val="333333"/>
              </w:rPr>
              <w:t xml:space="preserve"> УВР</w:t>
            </w:r>
          </w:p>
        </w:tc>
      </w:tr>
      <w:tr w:rsidR="007223E3" w:rsidRPr="009162FA" w:rsidTr="007972F7">
        <w:trPr>
          <w:gridAfter w:val="1"/>
          <w:wAfter w:w="35" w:type="dxa"/>
          <w:trHeight w:val="708"/>
        </w:trPr>
        <w:tc>
          <w:tcPr>
            <w:tcW w:w="4747" w:type="dxa"/>
          </w:tcPr>
          <w:p w:rsidR="007223E3" w:rsidRPr="009162FA" w:rsidRDefault="007223E3" w:rsidP="00B0175C">
            <w:pPr>
              <w:spacing w:after="75" w:line="312" w:lineRule="atLeast"/>
              <w:rPr>
                <w:color w:val="333333"/>
              </w:rPr>
            </w:pPr>
            <w:r>
              <w:rPr>
                <w:color w:val="333333"/>
              </w:rPr>
              <w:t>Анкетирование «Методические проблемы и трудности»</w:t>
            </w:r>
          </w:p>
        </w:tc>
        <w:tc>
          <w:tcPr>
            <w:tcW w:w="4150" w:type="dxa"/>
          </w:tcPr>
          <w:p w:rsidR="007223E3" w:rsidRPr="009162FA" w:rsidRDefault="007223E3" w:rsidP="00B0175C">
            <w:pPr>
              <w:spacing w:after="75" w:line="312" w:lineRule="atLeast"/>
              <w:rPr>
                <w:color w:val="333333"/>
              </w:rPr>
            </w:pPr>
            <w:r w:rsidRPr="009162FA">
              <w:rPr>
                <w:color w:val="333333"/>
              </w:rPr>
              <w:t xml:space="preserve">Зам.директора по </w:t>
            </w:r>
            <w:r>
              <w:rPr>
                <w:color w:val="333333"/>
              </w:rPr>
              <w:t>УВР, ВР</w:t>
            </w:r>
          </w:p>
        </w:tc>
      </w:tr>
      <w:tr w:rsidR="007223E3" w:rsidRPr="009162FA" w:rsidTr="007972F7">
        <w:trPr>
          <w:gridAfter w:val="1"/>
          <w:wAfter w:w="35" w:type="dxa"/>
          <w:trHeight w:val="707"/>
        </w:trPr>
        <w:tc>
          <w:tcPr>
            <w:tcW w:w="4747" w:type="dxa"/>
          </w:tcPr>
          <w:p w:rsidR="007223E3" w:rsidRPr="006F75F1" w:rsidRDefault="007223E3" w:rsidP="00B0175C">
            <w:pPr>
              <w:autoSpaceDE w:val="0"/>
              <w:autoSpaceDN w:val="0"/>
              <w:adjustRightInd w:val="0"/>
            </w:pPr>
            <w:r>
              <w:t>Посещение уроков учителей 1</w:t>
            </w:r>
            <w:r w:rsidRPr="00D6352B">
              <w:t xml:space="preserve">-7 классов в целях контроля реализации ФГОС </w:t>
            </w:r>
          </w:p>
        </w:tc>
        <w:tc>
          <w:tcPr>
            <w:tcW w:w="4150" w:type="dxa"/>
          </w:tcPr>
          <w:p w:rsidR="007223E3" w:rsidRPr="009162FA" w:rsidRDefault="007223E3" w:rsidP="00B0175C">
            <w:pPr>
              <w:spacing w:after="75" w:line="312" w:lineRule="atLeast"/>
              <w:rPr>
                <w:color w:val="333333"/>
              </w:rPr>
            </w:pPr>
            <w:r>
              <w:rPr>
                <w:color w:val="333333"/>
              </w:rPr>
              <w:t>Заместители директора</w:t>
            </w:r>
          </w:p>
        </w:tc>
      </w:tr>
      <w:tr w:rsidR="007223E3" w:rsidTr="007972F7">
        <w:trPr>
          <w:gridAfter w:val="1"/>
          <w:wAfter w:w="35" w:type="dxa"/>
          <w:trHeight w:val="707"/>
        </w:trPr>
        <w:tc>
          <w:tcPr>
            <w:tcW w:w="4747" w:type="dxa"/>
          </w:tcPr>
          <w:p w:rsidR="007223E3" w:rsidRPr="00D6352B" w:rsidRDefault="007223E3" w:rsidP="00B0175C">
            <w:pPr>
              <w:autoSpaceDE w:val="0"/>
              <w:autoSpaceDN w:val="0"/>
              <w:adjustRightInd w:val="0"/>
            </w:pPr>
            <w:r>
              <w:t>Изучение состояния преподавания предмета «Окружающий мир» в начальной школе</w:t>
            </w:r>
          </w:p>
        </w:tc>
        <w:tc>
          <w:tcPr>
            <w:tcW w:w="4150" w:type="dxa"/>
          </w:tcPr>
          <w:p w:rsidR="007223E3" w:rsidRDefault="007223E3" w:rsidP="00B0175C">
            <w:pPr>
              <w:spacing w:after="75" w:line="312" w:lineRule="atLeast"/>
              <w:rPr>
                <w:color w:val="333333"/>
              </w:rPr>
            </w:pPr>
            <w:r>
              <w:rPr>
                <w:color w:val="333333"/>
              </w:rPr>
              <w:t>Заместители директора</w:t>
            </w:r>
          </w:p>
        </w:tc>
      </w:tr>
      <w:tr w:rsidR="007223E3" w:rsidRPr="009162FA" w:rsidTr="007972F7">
        <w:trPr>
          <w:gridAfter w:val="1"/>
          <w:wAfter w:w="35" w:type="dxa"/>
          <w:trHeight w:val="708"/>
        </w:trPr>
        <w:tc>
          <w:tcPr>
            <w:tcW w:w="4747" w:type="dxa"/>
          </w:tcPr>
          <w:p w:rsidR="007223E3" w:rsidRPr="00D6352B" w:rsidRDefault="007223E3" w:rsidP="00B0175C">
            <w:pPr>
              <w:autoSpaceDE w:val="0"/>
              <w:autoSpaceDN w:val="0"/>
              <w:adjustRightInd w:val="0"/>
            </w:pPr>
            <w:r w:rsidRPr="009162FA">
              <w:rPr>
                <w:color w:val="333333"/>
              </w:rPr>
              <w:t>Посещение уроков аттестующихся педагогов</w:t>
            </w:r>
          </w:p>
        </w:tc>
        <w:tc>
          <w:tcPr>
            <w:tcW w:w="4150" w:type="dxa"/>
          </w:tcPr>
          <w:p w:rsidR="007223E3" w:rsidRPr="009162FA" w:rsidRDefault="007223E3" w:rsidP="00B0175C">
            <w:pPr>
              <w:spacing w:after="75" w:line="312" w:lineRule="atLeast"/>
              <w:rPr>
                <w:color w:val="333333"/>
              </w:rPr>
            </w:pPr>
            <w:r w:rsidRPr="009162FA">
              <w:rPr>
                <w:color w:val="333333"/>
              </w:rPr>
              <w:t xml:space="preserve">Зам.директора по </w:t>
            </w:r>
            <w:r>
              <w:rPr>
                <w:color w:val="333333"/>
              </w:rPr>
              <w:t>УВР, ВР</w:t>
            </w:r>
          </w:p>
        </w:tc>
      </w:tr>
    </w:tbl>
    <w:p w:rsidR="007223E3" w:rsidRPr="00937F9B" w:rsidRDefault="007223E3" w:rsidP="00937F9B">
      <w:pPr>
        <w:sectPr w:rsidR="007223E3" w:rsidRPr="00937F9B" w:rsidSect="00937F9B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7223E3" w:rsidRDefault="007223E3" w:rsidP="00F759D6">
      <w:pPr>
        <w:jc w:val="center"/>
      </w:pPr>
    </w:p>
    <w:p w:rsidR="007223E3" w:rsidRPr="004444DE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Pr="004444DE" w:rsidRDefault="007223E3" w:rsidP="00F759D6">
      <w:pPr>
        <w:jc w:val="center"/>
        <w:rPr>
          <w:b/>
          <w:caps/>
          <w:u w:val="single"/>
        </w:rPr>
      </w:pPr>
    </w:p>
    <w:p w:rsidR="007223E3" w:rsidRPr="004444DE" w:rsidRDefault="007223E3" w:rsidP="00F759D6">
      <w:pPr>
        <w:jc w:val="center"/>
        <w:rPr>
          <w:b/>
          <w:caps/>
          <w:u w:val="single"/>
        </w:rPr>
      </w:pPr>
    </w:p>
    <w:p w:rsidR="007223E3" w:rsidRPr="004444DE" w:rsidRDefault="007223E3" w:rsidP="00F759D6">
      <w:pPr>
        <w:jc w:val="center"/>
        <w:rPr>
          <w:b/>
          <w:caps/>
          <w:u w:val="single"/>
        </w:rPr>
      </w:pPr>
    </w:p>
    <w:p w:rsidR="007223E3" w:rsidRPr="004444DE" w:rsidRDefault="007223E3" w:rsidP="00F759D6">
      <w:pPr>
        <w:jc w:val="center"/>
        <w:rPr>
          <w:b/>
          <w:caps/>
          <w:u w:val="single"/>
        </w:rPr>
      </w:pPr>
    </w:p>
    <w:p w:rsidR="007223E3" w:rsidRPr="004444DE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jc w:val="center"/>
        <w:rPr>
          <w:b/>
          <w:caps/>
          <w:u w:val="single"/>
        </w:rPr>
      </w:pPr>
    </w:p>
    <w:p w:rsidR="007223E3" w:rsidRDefault="007223E3" w:rsidP="00F759D6">
      <w:pPr>
        <w:pStyle w:val="BodyText"/>
        <w:jc w:val="center"/>
      </w:pPr>
    </w:p>
    <w:p w:rsidR="007223E3" w:rsidRPr="002B79E2" w:rsidRDefault="007223E3" w:rsidP="00F759D6">
      <w:pPr>
        <w:pStyle w:val="BodyText"/>
        <w:jc w:val="center"/>
      </w:pPr>
    </w:p>
    <w:p w:rsidR="007223E3" w:rsidRDefault="007223E3"/>
    <w:sectPr w:rsidR="007223E3" w:rsidSect="00937F9B">
      <w:pgSz w:w="11906" w:h="16838"/>
      <w:pgMar w:top="1134" w:right="851" w:bottom="1134" w:left="1701" w:header="709" w:footer="709" w:gutter="0"/>
      <w:pgBorders w:display="firstPage" w:offsetFrom="page">
        <w:top w:val="thickThinMediumGap" w:sz="24" w:space="24" w:color="auto"/>
        <w:left w:val="thickThinMediumGap" w:sz="24" w:space="24" w:color="auto"/>
        <w:bottom w:val="thinThickMediumGap" w:sz="24" w:space="24" w:color="auto"/>
        <w:right w:val="thinThickMediumGap" w:sz="2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223E3" w:rsidRDefault="007223E3" w:rsidP="00937F9B">
      <w:r>
        <w:separator/>
      </w:r>
    </w:p>
  </w:endnote>
  <w:endnote w:type="continuationSeparator" w:id="0">
    <w:p w:rsidR="007223E3" w:rsidRDefault="007223E3" w:rsidP="00937F9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Liberation Serif">
    <w:altName w:val="MS Mincho"/>
    <w:panose1 w:val="00000000000000000000"/>
    <w:charset w:val="80"/>
    <w:family w:val="roman"/>
    <w:notTrueType/>
    <w:pitch w:val="variable"/>
    <w:sig w:usb0="00000001" w:usb1="08070000" w:usb2="00000010" w:usb3="00000000" w:csb0="00020000" w:csb1="00000000"/>
  </w:font>
  <w:font w:name="DejaVu Sans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223E3" w:rsidRDefault="007223E3" w:rsidP="00937F9B">
      <w:r>
        <w:separator/>
      </w:r>
    </w:p>
  </w:footnote>
  <w:footnote w:type="continuationSeparator" w:id="0">
    <w:p w:rsidR="007223E3" w:rsidRDefault="007223E3" w:rsidP="00937F9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">
    <w:nsid w:val="07672243"/>
    <w:multiLevelType w:val="singleLevel"/>
    <w:tmpl w:val="2416E3E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2">
    <w:nsid w:val="0944242A"/>
    <w:multiLevelType w:val="hybridMultilevel"/>
    <w:tmpl w:val="5472E95C"/>
    <w:lvl w:ilvl="0" w:tplc="17C8A18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43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4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  <w:rPr>
        <w:rFonts w:cs="Times New Roman"/>
      </w:rPr>
    </w:lvl>
  </w:abstractNum>
  <w:abstractNum w:abstractNumId="3">
    <w:nsid w:val="0AA2258E"/>
    <w:multiLevelType w:val="hybridMultilevel"/>
    <w:tmpl w:val="F8206DAE"/>
    <w:lvl w:ilvl="0" w:tplc="1DAC97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1CE8F0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B0EB65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D025E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82C806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1C05CA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81471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0DCE8F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4545C2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>
    <w:nsid w:val="108B4FD8"/>
    <w:multiLevelType w:val="hybridMultilevel"/>
    <w:tmpl w:val="8F52B03C"/>
    <w:lvl w:ilvl="0" w:tplc="25860F5A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5A026EC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10A65B18"/>
    <w:multiLevelType w:val="singleLevel"/>
    <w:tmpl w:val="C8D4118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6">
    <w:nsid w:val="12CF4DBD"/>
    <w:multiLevelType w:val="hybridMultilevel"/>
    <w:tmpl w:val="5BF059FC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7">
    <w:nsid w:val="182E61B4"/>
    <w:multiLevelType w:val="multilevel"/>
    <w:tmpl w:val="DE10AC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A98688C"/>
    <w:multiLevelType w:val="hybridMultilevel"/>
    <w:tmpl w:val="307C728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B8168D5"/>
    <w:multiLevelType w:val="hybridMultilevel"/>
    <w:tmpl w:val="1560845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24B865B6"/>
    <w:multiLevelType w:val="hybridMultilevel"/>
    <w:tmpl w:val="8180B3FA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5E62CEB"/>
    <w:multiLevelType w:val="hybridMultilevel"/>
    <w:tmpl w:val="DDB2AA88"/>
    <w:lvl w:ilvl="0" w:tplc="A81001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0DE38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3D6A5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B9C76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ADCC8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6C0D18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BE4A2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39E7AE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EB6AD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2">
    <w:nsid w:val="2A98318B"/>
    <w:multiLevelType w:val="hybridMultilevel"/>
    <w:tmpl w:val="C86085CE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>
    <w:nsid w:val="3536103B"/>
    <w:multiLevelType w:val="hybridMultilevel"/>
    <w:tmpl w:val="C65A03B4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14">
    <w:nsid w:val="36117B99"/>
    <w:multiLevelType w:val="hybridMultilevel"/>
    <w:tmpl w:val="DE62EA64"/>
    <w:lvl w:ilvl="0" w:tplc="04190001">
      <w:start w:val="1"/>
      <w:numFmt w:val="bullet"/>
      <w:lvlText w:val=""/>
      <w:lvlJc w:val="left"/>
      <w:pPr>
        <w:tabs>
          <w:tab w:val="num" w:pos="1140"/>
        </w:tabs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5">
    <w:nsid w:val="368A00D3"/>
    <w:multiLevelType w:val="hybridMultilevel"/>
    <w:tmpl w:val="BA6E8D76"/>
    <w:lvl w:ilvl="0" w:tplc="0419000F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  <w:rPr>
        <w:rFonts w:cs="Times New Roman"/>
      </w:rPr>
    </w:lvl>
  </w:abstractNum>
  <w:abstractNum w:abstractNumId="16">
    <w:nsid w:val="36DE1C0D"/>
    <w:multiLevelType w:val="hybridMultilevel"/>
    <w:tmpl w:val="3FF02FD4"/>
    <w:lvl w:ilvl="0" w:tplc="96D27C52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38A838D1"/>
    <w:multiLevelType w:val="hybridMultilevel"/>
    <w:tmpl w:val="C58AB72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3F22498D"/>
    <w:multiLevelType w:val="hybridMultilevel"/>
    <w:tmpl w:val="F3164DA6"/>
    <w:lvl w:ilvl="0" w:tplc="04190011">
      <w:start w:val="2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4A13762B"/>
    <w:multiLevelType w:val="hybridMultilevel"/>
    <w:tmpl w:val="CB1EB1E6"/>
    <w:lvl w:ilvl="0" w:tplc="9AA2CA76">
      <w:start w:val="1"/>
      <w:numFmt w:val="decimal"/>
      <w:lvlText w:val="%1."/>
      <w:lvlJc w:val="left"/>
      <w:pPr>
        <w:ind w:left="144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20">
    <w:nsid w:val="4A3F0550"/>
    <w:multiLevelType w:val="hybridMultilevel"/>
    <w:tmpl w:val="753E5CD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8DE0AB0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4AA619B5"/>
    <w:multiLevelType w:val="hybridMultilevel"/>
    <w:tmpl w:val="EE561C70"/>
    <w:lvl w:ilvl="0" w:tplc="0419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50BF7C3D"/>
    <w:multiLevelType w:val="hybridMultilevel"/>
    <w:tmpl w:val="4104907C"/>
    <w:lvl w:ilvl="0" w:tplc="11AE801C">
      <w:start w:val="1"/>
      <w:numFmt w:val="decimal"/>
      <w:lvlText w:val="%1."/>
      <w:lvlJc w:val="left"/>
      <w:pPr>
        <w:ind w:left="36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43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50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57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64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72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79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86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9360" w:hanging="180"/>
      </w:pPr>
      <w:rPr>
        <w:rFonts w:cs="Times New Roman"/>
      </w:rPr>
    </w:lvl>
  </w:abstractNum>
  <w:abstractNum w:abstractNumId="23">
    <w:nsid w:val="513B1110"/>
    <w:multiLevelType w:val="hybridMultilevel"/>
    <w:tmpl w:val="B22831F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53FF1445"/>
    <w:multiLevelType w:val="hybridMultilevel"/>
    <w:tmpl w:val="8B8612BA"/>
    <w:lvl w:ilvl="0" w:tplc="A82897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BE26C1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7A0BE1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2CE5E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71AEB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B4E394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68C648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8549E0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9AE8F7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5">
    <w:nsid w:val="560548C0"/>
    <w:multiLevelType w:val="singleLevel"/>
    <w:tmpl w:val="7F788F7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26">
    <w:nsid w:val="57F237CA"/>
    <w:multiLevelType w:val="multilevel"/>
    <w:tmpl w:val="0B3A1D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9705BB8"/>
    <w:multiLevelType w:val="hybridMultilevel"/>
    <w:tmpl w:val="E5FCBBB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8">
    <w:nsid w:val="63C968BE"/>
    <w:multiLevelType w:val="hybridMultilevel"/>
    <w:tmpl w:val="237CA68C"/>
    <w:lvl w:ilvl="0" w:tplc="FB1E6F66">
      <w:start w:val="1"/>
      <w:numFmt w:val="decimal"/>
      <w:lvlText w:val="%1."/>
      <w:lvlJc w:val="left"/>
      <w:pPr>
        <w:ind w:left="-66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65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37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09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81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53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25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497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5694" w:hanging="180"/>
      </w:pPr>
      <w:rPr>
        <w:rFonts w:cs="Times New Roman"/>
      </w:rPr>
    </w:lvl>
  </w:abstractNum>
  <w:abstractNum w:abstractNumId="29">
    <w:nsid w:val="6A557B29"/>
    <w:multiLevelType w:val="hybridMultilevel"/>
    <w:tmpl w:val="50FEAD90"/>
    <w:lvl w:ilvl="0" w:tplc="0419000F">
      <w:start w:val="1"/>
      <w:numFmt w:val="decimal"/>
      <w:lvlText w:val="%1."/>
      <w:lvlJc w:val="left"/>
      <w:pPr>
        <w:tabs>
          <w:tab w:val="num" w:pos="795"/>
        </w:tabs>
        <w:ind w:left="795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  <w:rPr>
        <w:rFonts w:cs="Times New Roman"/>
      </w:rPr>
    </w:lvl>
  </w:abstractNum>
  <w:abstractNum w:abstractNumId="30">
    <w:nsid w:val="6C8620A6"/>
    <w:multiLevelType w:val="hybridMultilevel"/>
    <w:tmpl w:val="19AA0A4E"/>
    <w:lvl w:ilvl="0" w:tplc="E114412E">
      <w:start w:val="1"/>
      <w:numFmt w:val="decimal"/>
      <w:lvlText w:val="%1."/>
      <w:lvlJc w:val="left"/>
      <w:pPr>
        <w:tabs>
          <w:tab w:val="num" w:pos="1803"/>
        </w:tabs>
        <w:ind w:left="1803" w:hanging="1095"/>
      </w:pPr>
      <w:rPr>
        <w:rFonts w:cs="Times New Roman" w:hint="default"/>
      </w:rPr>
    </w:lvl>
    <w:lvl w:ilvl="1" w:tplc="C9B6FF92">
      <w:start w:val="1"/>
      <w:numFmt w:val="decimal"/>
      <w:lvlText w:val="%2"/>
      <w:lvlJc w:val="left"/>
      <w:pPr>
        <w:tabs>
          <w:tab w:val="num" w:pos="1788"/>
        </w:tabs>
        <w:ind w:left="1788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abstractNum w:abstractNumId="31">
    <w:nsid w:val="70E307EF"/>
    <w:multiLevelType w:val="hybridMultilevel"/>
    <w:tmpl w:val="7A185E50"/>
    <w:lvl w:ilvl="0" w:tplc="AE28EAE2">
      <w:start w:val="1"/>
      <w:numFmt w:val="decimal"/>
      <w:lvlText w:val="%1."/>
      <w:lvlJc w:val="left"/>
      <w:pPr>
        <w:ind w:left="28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36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43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50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57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64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72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79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8640" w:hanging="180"/>
      </w:pPr>
      <w:rPr>
        <w:rFonts w:cs="Times New Roman"/>
      </w:rPr>
    </w:lvl>
  </w:abstractNum>
  <w:abstractNum w:abstractNumId="32">
    <w:nsid w:val="742C1EA4"/>
    <w:multiLevelType w:val="hybridMultilevel"/>
    <w:tmpl w:val="E432FA0E"/>
    <w:lvl w:ilvl="0" w:tplc="DFFA1A44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3">
    <w:nsid w:val="75DD029E"/>
    <w:multiLevelType w:val="singleLevel"/>
    <w:tmpl w:val="165C42CC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34">
    <w:nsid w:val="762951E8"/>
    <w:multiLevelType w:val="hybridMultilevel"/>
    <w:tmpl w:val="C2FCECC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77F120F7"/>
    <w:multiLevelType w:val="hybridMultilevel"/>
    <w:tmpl w:val="55F8695A"/>
    <w:lvl w:ilvl="0" w:tplc="0338F61C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/>
      </w:rPr>
    </w:lvl>
    <w:lvl w:ilvl="1" w:tplc="11EE48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6DF24E8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1A6887A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9D962A7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33B86BC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3D88FF2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8D38482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FA22B42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6">
    <w:nsid w:val="7A9902C7"/>
    <w:multiLevelType w:val="multilevel"/>
    <w:tmpl w:val="84EE4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AFF4CF0"/>
    <w:multiLevelType w:val="multilevel"/>
    <w:tmpl w:val="983A6C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C4E07EA"/>
    <w:multiLevelType w:val="hybridMultilevel"/>
    <w:tmpl w:val="B32C534A"/>
    <w:lvl w:ilvl="0" w:tplc="D022264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E8A4C8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E8EF22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74A5F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7F2418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210E2E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014DC9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33A1AB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9FA2C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9">
    <w:nsid w:val="7C7D27C9"/>
    <w:multiLevelType w:val="hybridMultilevel"/>
    <w:tmpl w:val="239C8FD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4"/>
  </w:num>
  <w:num w:numId="2">
    <w:abstractNumId w:val="6"/>
  </w:num>
  <w:num w:numId="3">
    <w:abstractNumId w:val="13"/>
  </w:num>
  <w:num w:numId="4">
    <w:abstractNumId w:val="23"/>
  </w:num>
  <w:num w:numId="5">
    <w:abstractNumId w:val="21"/>
  </w:num>
  <w:num w:numId="6">
    <w:abstractNumId w:val="10"/>
  </w:num>
  <w:num w:numId="7">
    <w:abstractNumId w:val="17"/>
  </w:num>
  <w:num w:numId="8">
    <w:abstractNumId w:val="27"/>
  </w:num>
  <w:num w:numId="9">
    <w:abstractNumId w:val="30"/>
  </w:num>
  <w:num w:numId="10">
    <w:abstractNumId w:val="14"/>
  </w:num>
  <w:num w:numId="11">
    <w:abstractNumId w:val="8"/>
  </w:num>
  <w:num w:numId="12">
    <w:abstractNumId w:val="20"/>
  </w:num>
  <w:num w:numId="13">
    <w:abstractNumId w:val="32"/>
  </w:num>
  <w:num w:numId="14">
    <w:abstractNumId w:val="34"/>
  </w:num>
  <w:num w:numId="15">
    <w:abstractNumId w:val="19"/>
  </w:num>
  <w:num w:numId="16">
    <w:abstractNumId w:val="2"/>
  </w:num>
  <w:num w:numId="17">
    <w:abstractNumId w:val="31"/>
  </w:num>
  <w:num w:numId="18">
    <w:abstractNumId w:val="22"/>
  </w:num>
  <w:num w:numId="19">
    <w:abstractNumId w:val="28"/>
  </w:num>
  <w:num w:numId="20">
    <w:abstractNumId w:val="37"/>
  </w:num>
  <w:num w:numId="21">
    <w:abstractNumId w:val="7"/>
  </w:num>
  <w:num w:numId="22">
    <w:abstractNumId w:val="3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3">
    <w:abstractNumId w:val="24"/>
  </w:num>
  <w:num w:numId="24">
    <w:abstractNumId w:val="16"/>
  </w:num>
  <w:num w:numId="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8"/>
  </w:num>
  <w:num w:numId="27">
    <w:abstractNumId w:val="3"/>
  </w:num>
  <w:num w:numId="28">
    <w:abstractNumId w:val="11"/>
  </w:num>
  <w:num w:numId="29">
    <w:abstractNumId w:val="29"/>
  </w:num>
  <w:num w:numId="30">
    <w:abstractNumId w:val="15"/>
  </w:num>
  <w:num w:numId="31">
    <w:abstractNumId w:val="9"/>
  </w:num>
  <w:num w:numId="32">
    <w:abstractNumId w:val="26"/>
  </w:num>
  <w:num w:numId="33">
    <w:abstractNumId w:val="36"/>
  </w:num>
  <w:num w:numId="34">
    <w:abstractNumId w:val="25"/>
    <w:lvlOverride w:ilvl="0">
      <w:startOverride w:val="1"/>
    </w:lvlOverride>
  </w:num>
  <w:num w:numId="35">
    <w:abstractNumId w:val="5"/>
    <w:lvlOverride w:ilvl="0">
      <w:startOverride w:val="1"/>
    </w:lvlOverride>
  </w:num>
  <w:num w:numId="36">
    <w:abstractNumId w:val="1"/>
    <w:lvlOverride w:ilvl="0">
      <w:startOverride w:val="1"/>
    </w:lvlOverride>
  </w:num>
  <w:num w:numId="37">
    <w:abstractNumId w:val="33"/>
    <w:lvlOverride w:ilvl="0">
      <w:startOverride w:val="1"/>
    </w:lvlOverride>
  </w:num>
  <w:num w:numId="38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8"/>
  </w:num>
  <w:num w:numId="40">
    <w:abstractNumId w:val="12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759D6"/>
    <w:rsid w:val="000311F3"/>
    <w:rsid w:val="0004070E"/>
    <w:rsid w:val="00041B19"/>
    <w:rsid w:val="000516D2"/>
    <w:rsid w:val="00063FE8"/>
    <w:rsid w:val="00067F7E"/>
    <w:rsid w:val="000D11F8"/>
    <w:rsid w:val="000E4DBC"/>
    <w:rsid w:val="000F3A2B"/>
    <w:rsid w:val="001268C3"/>
    <w:rsid w:val="00162F51"/>
    <w:rsid w:val="00166A29"/>
    <w:rsid w:val="0017109E"/>
    <w:rsid w:val="001757FD"/>
    <w:rsid w:val="00185136"/>
    <w:rsid w:val="00193017"/>
    <w:rsid w:val="001B6F3B"/>
    <w:rsid w:val="001C4FF3"/>
    <w:rsid w:val="001C671C"/>
    <w:rsid w:val="001D6BA2"/>
    <w:rsid w:val="00223A9C"/>
    <w:rsid w:val="00230A9F"/>
    <w:rsid w:val="002832F5"/>
    <w:rsid w:val="00283C7A"/>
    <w:rsid w:val="00287689"/>
    <w:rsid w:val="002A7D4A"/>
    <w:rsid w:val="002B79E2"/>
    <w:rsid w:val="002E38E9"/>
    <w:rsid w:val="002E3CBD"/>
    <w:rsid w:val="00355ED1"/>
    <w:rsid w:val="00362BCD"/>
    <w:rsid w:val="00364589"/>
    <w:rsid w:val="00372B33"/>
    <w:rsid w:val="00375C24"/>
    <w:rsid w:val="00380A5F"/>
    <w:rsid w:val="00383E97"/>
    <w:rsid w:val="003C52DA"/>
    <w:rsid w:val="003E3100"/>
    <w:rsid w:val="00410846"/>
    <w:rsid w:val="004444DE"/>
    <w:rsid w:val="00456E88"/>
    <w:rsid w:val="00460A93"/>
    <w:rsid w:val="004A051D"/>
    <w:rsid w:val="004A569B"/>
    <w:rsid w:val="004C72DB"/>
    <w:rsid w:val="004D5F04"/>
    <w:rsid w:val="00520BC3"/>
    <w:rsid w:val="0053310A"/>
    <w:rsid w:val="0057081C"/>
    <w:rsid w:val="005A00B6"/>
    <w:rsid w:val="005A3FDE"/>
    <w:rsid w:val="005C6E31"/>
    <w:rsid w:val="005D65A8"/>
    <w:rsid w:val="005F7E82"/>
    <w:rsid w:val="0062019C"/>
    <w:rsid w:val="00634376"/>
    <w:rsid w:val="00640518"/>
    <w:rsid w:val="00650F54"/>
    <w:rsid w:val="00664501"/>
    <w:rsid w:val="00674688"/>
    <w:rsid w:val="006A262C"/>
    <w:rsid w:val="006B4B2E"/>
    <w:rsid w:val="006C288E"/>
    <w:rsid w:val="006F62EF"/>
    <w:rsid w:val="006F75F1"/>
    <w:rsid w:val="00713142"/>
    <w:rsid w:val="007223E3"/>
    <w:rsid w:val="0077295E"/>
    <w:rsid w:val="007972F7"/>
    <w:rsid w:val="007A6614"/>
    <w:rsid w:val="007B1AB7"/>
    <w:rsid w:val="007C488C"/>
    <w:rsid w:val="007F29CD"/>
    <w:rsid w:val="008023C8"/>
    <w:rsid w:val="0084267A"/>
    <w:rsid w:val="00862169"/>
    <w:rsid w:val="00864AF7"/>
    <w:rsid w:val="00865937"/>
    <w:rsid w:val="00866660"/>
    <w:rsid w:val="00894090"/>
    <w:rsid w:val="008B1233"/>
    <w:rsid w:val="008B3ECE"/>
    <w:rsid w:val="009162FA"/>
    <w:rsid w:val="00925DFA"/>
    <w:rsid w:val="00930C2A"/>
    <w:rsid w:val="00934FB5"/>
    <w:rsid w:val="0093541E"/>
    <w:rsid w:val="00937F9B"/>
    <w:rsid w:val="00946F63"/>
    <w:rsid w:val="00956E2D"/>
    <w:rsid w:val="009677E5"/>
    <w:rsid w:val="00973013"/>
    <w:rsid w:val="00980450"/>
    <w:rsid w:val="009A142B"/>
    <w:rsid w:val="009B4037"/>
    <w:rsid w:val="009B4411"/>
    <w:rsid w:val="009B6A41"/>
    <w:rsid w:val="009C3ACA"/>
    <w:rsid w:val="009D29AB"/>
    <w:rsid w:val="009F670F"/>
    <w:rsid w:val="00A02457"/>
    <w:rsid w:val="00A05D96"/>
    <w:rsid w:val="00A55C73"/>
    <w:rsid w:val="00A67BBB"/>
    <w:rsid w:val="00A74916"/>
    <w:rsid w:val="00A802CD"/>
    <w:rsid w:val="00AA5A98"/>
    <w:rsid w:val="00AA7B63"/>
    <w:rsid w:val="00AC5F9E"/>
    <w:rsid w:val="00AC7172"/>
    <w:rsid w:val="00AE5970"/>
    <w:rsid w:val="00B0175C"/>
    <w:rsid w:val="00B04193"/>
    <w:rsid w:val="00B1716D"/>
    <w:rsid w:val="00B3049B"/>
    <w:rsid w:val="00B632FB"/>
    <w:rsid w:val="00B8521C"/>
    <w:rsid w:val="00BB174D"/>
    <w:rsid w:val="00C074BF"/>
    <w:rsid w:val="00C34B5B"/>
    <w:rsid w:val="00C5638B"/>
    <w:rsid w:val="00C5759C"/>
    <w:rsid w:val="00C70950"/>
    <w:rsid w:val="00CA360D"/>
    <w:rsid w:val="00CD30D0"/>
    <w:rsid w:val="00CE5B81"/>
    <w:rsid w:val="00D03ACB"/>
    <w:rsid w:val="00D22937"/>
    <w:rsid w:val="00D23520"/>
    <w:rsid w:val="00D3248E"/>
    <w:rsid w:val="00D6352B"/>
    <w:rsid w:val="00D8253B"/>
    <w:rsid w:val="00D87178"/>
    <w:rsid w:val="00DA0ACF"/>
    <w:rsid w:val="00DA1EB6"/>
    <w:rsid w:val="00DB15B4"/>
    <w:rsid w:val="00DD5746"/>
    <w:rsid w:val="00DD6F46"/>
    <w:rsid w:val="00E15B8B"/>
    <w:rsid w:val="00E6416E"/>
    <w:rsid w:val="00E7742D"/>
    <w:rsid w:val="00E80A86"/>
    <w:rsid w:val="00EA0369"/>
    <w:rsid w:val="00F41F6B"/>
    <w:rsid w:val="00F46DED"/>
    <w:rsid w:val="00F66F7B"/>
    <w:rsid w:val="00F759D6"/>
    <w:rsid w:val="00F862DC"/>
    <w:rsid w:val="00FD1AE2"/>
    <w:rsid w:val="00FD55BF"/>
    <w:rsid w:val="00FF64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locked="1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locked="1" w:uiPriority="0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locked="1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locked="1" w:uiPriority="0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locked="1" w:uiPriority="0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uiPriority="0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F759D6"/>
    <w:rPr>
      <w:rFonts w:ascii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759D6"/>
    <w:pPr>
      <w:keepNext/>
      <w:spacing w:before="240" w:after="60"/>
      <w:outlineLvl w:val="0"/>
    </w:pPr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F759D6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9"/>
    <w:qFormat/>
    <w:rsid w:val="00F759D6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9">
    <w:name w:val="heading 9"/>
    <w:basedOn w:val="Normal"/>
    <w:next w:val="Normal"/>
    <w:link w:val="Heading9Char"/>
    <w:uiPriority w:val="99"/>
    <w:qFormat/>
    <w:rsid w:val="00F759D6"/>
    <w:pPr>
      <w:keepNext/>
      <w:keepLines/>
      <w:spacing w:before="20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F759D6"/>
    <w:rPr>
      <w:rFonts w:ascii="Arial" w:hAnsi="Arial" w:cs="Arial"/>
      <w:b/>
      <w:bCs/>
      <w:kern w:val="32"/>
      <w:sz w:val="32"/>
      <w:szCs w:val="32"/>
      <w:lang w:eastAsia="ru-RU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F759D6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F759D6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F759D6"/>
    <w:rPr>
      <w:rFonts w:ascii="Cambria" w:eastAsia="Times New Roman" w:hAnsi="Cambria" w:cs="Times New Roman"/>
      <w:i/>
      <w:iCs/>
      <w:color w:val="404040"/>
      <w:sz w:val="20"/>
      <w:szCs w:val="20"/>
      <w:lang w:eastAsia="ru-RU"/>
    </w:rPr>
  </w:style>
  <w:style w:type="paragraph" w:styleId="BodyText">
    <w:name w:val="Body Text"/>
    <w:basedOn w:val="Normal"/>
    <w:link w:val="BodyTextChar"/>
    <w:uiPriority w:val="99"/>
    <w:rsid w:val="00F759D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locked/>
    <w:rsid w:val="00F759D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PlainText">
    <w:name w:val="Plain Text"/>
    <w:basedOn w:val="Normal"/>
    <w:link w:val="PlainTextChar"/>
    <w:uiPriority w:val="99"/>
    <w:rsid w:val="00F759D6"/>
    <w:rPr>
      <w:rFonts w:ascii="Courier New" w:eastAsia="Times New Roman" w:hAnsi="Courier New" w:cs="Courier New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uiPriority w:val="99"/>
    <w:locked/>
    <w:rsid w:val="00F759D6"/>
    <w:rPr>
      <w:rFonts w:ascii="Courier New" w:hAnsi="Courier New" w:cs="Courier New"/>
      <w:sz w:val="20"/>
      <w:szCs w:val="20"/>
      <w:lang w:eastAsia="ru-RU"/>
    </w:rPr>
  </w:style>
  <w:style w:type="table" w:styleId="TableGrid">
    <w:name w:val="Table Grid"/>
    <w:basedOn w:val="TableNormal"/>
    <w:uiPriority w:val="99"/>
    <w:rsid w:val="00F759D6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l27">
    <w:name w:val="xl27"/>
    <w:basedOn w:val="Normal"/>
    <w:uiPriority w:val="99"/>
    <w:rsid w:val="00F759D6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styleId="NormalWeb">
    <w:name w:val="Normal (Web)"/>
    <w:basedOn w:val="Normal"/>
    <w:uiPriority w:val="99"/>
    <w:rsid w:val="00F759D6"/>
    <w:pPr>
      <w:spacing w:before="100" w:beforeAutospacing="1"/>
      <w:jc w:val="both"/>
    </w:pPr>
    <w:rPr>
      <w:rFonts w:eastAsia="Times New Roman"/>
    </w:rPr>
  </w:style>
  <w:style w:type="character" w:styleId="Strong">
    <w:name w:val="Strong"/>
    <w:basedOn w:val="DefaultParagraphFont"/>
    <w:uiPriority w:val="99"/>
    <w:qFormat/>
    <w:rsid w:val="00F759D6"/>
    <w:rPr>
      <w:rFonts w:cs="Times New Roman"/>
      <w:b/>
      <w:bCs/>
    </w:rPr>
  </w:style>
  <w:style w:type="paragraph" w:styleId="BodyTextIndent">
    <w:name w:val="Body Text Indent"/>
    <w:basedOn w:val="Normal"/>
    <w:link w:val="BodyTextIndentChar"/>
    <w:uiPriority w:val="99"/>
    <w:rsid w:val="00F759D6"/>
    <w:pPr>
      <w:spacing w:line="360" w:lineRule="auto"/>
      <w:ind w:firstLine="709"/>
      <w:jc w:val="both"/>
    </w:pPr>
    <w:rPr>
      <w:rFonts w:eastAsia="Times New Roman"/>
    </w:r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F759D6"/>
    <w:rPr>
      <w:rFonts w:ascii="Times New Roman" w:hAnsi="Times New Roman" w:cs="Times New Roman"/>
      <w:sz w:val="24"/>
      <w:szCs w:val="24"/>
      <w:lang w:eastAsia="ru-RU"/>
    </w:rPr>
  </w:style>
  <w:style w:type="character" w:styleId="Hyperlink">
    <w:name w:val="Hyperlink"/>
    <w:basedOn w:val="DefaultParagraphFont"/>
    <w:uiPriority w:val="99"/>
    <w:rsid w:val="00F759D6"/>
    <w:rPr>
      <w:rFonts w:cs="Times New Roman"/>
      <w:color w:val="0000CC"/>
      <w:u w:val="single"/>
    </w:rPr>
  </w:style>
  <w:style w:type="paragraph" w:styleId="BodyText3">
    <w:name w:val="Body Text 3"/>
    <w:basedOn w:val="Normal"/>
    <w:link w:val="BodyText3Char"/>
    <w:uiPriority w:val="99"/>
    <w:rsid w:val="00F759D6"/>
    <w:pPr>
      <w:spacing w:after="120"/>
    </w:pPr>
    <w:rPr>
      <w:rFonts w:eastAsia="Times New Roman"/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locked/>
    <w:rsid w:val="00F759D6"/>
    <w:rPr>
      <w:rFonts w:ascii="Times New Roman" w:hAnsi="Times New Roman" w:cs="Times New Roman"/>
      <w:sz w:val="16"/>
      <w:szCs w:val="16"/>
      <w:lang w:eastAsia="ru-RU"/>
    </w:rPr>
  </w:style>
  <w:style w:type="paragraph" w:styleId="ListParagraph">
    <w:name w:val="List Paragraph"/>
    <w:basedOn w:val="Normal"/>
    <w:uiPriority w:val="99"/>
    <w:qFormat/>
    <w:rsid w:val="00F759D6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c20">
    <w:name w:val="c20"/>
    <w:basedOn w:val="Normal"/>
    <w:uiPriority w:val="99"/>
    <w:rsid w:val="00F759D6"/>
    <w:pPr>
      <w:spacing w:before="90" w:after="90"/>
    </w:pPr>
    <w:rPr>
      <w:rFonts w:eastAsia="Times New Roman"/>
    </w:rPr>
  </w:style>
  <w:style w:type="character" w:customStyle="1" w:styleId="c4">
    <w:name w:val="c4"/>
    <w:basedOn w:val="DefaultParagraphFont"/>
    <w:uiPriority w:val="99"/>
    <w:rsid w:val="00F759D6"/>
    <w:rPr>
      <w:rFonts w:cs="Times New Roman"/>
    </w:rPr>
  </w:style>
  <w:style w:type="paragraph" w:customStyle="1" w:styleId="1">
    <w:name w:val="заголовок 1"/>
    <w:basedOn w:val="Normal"/>
    <w:next w:val="Normal"/>
    <w:uiPriority w:val="99"/>
    <w:rsid w:val="00F759D6"/>
    <w:pPr>
      <w:keepNext/>
      <w:widowControl w:val="0"/>
      <w:suppressAutoHyphens/>
      <w:autoSpaceDE w:val="0"/>
      <w:jc w:val="both"/>
    </w:pPr>
    <w:rPr>
      <w:rFonts w:ascii="Liberation Serif" w:eastAsia="Liberation Serif" w:cs="DejaVu Sans"/>
      <w:kern w:val="1"/>
      <w:lang w:eastAsia="hi-IN" w:bidi="hi-IN"/>
    </w:rPr>
  </w:style>
  <w:style w:type="paragraph" w:customStyle="1" w:styleId="ConsPlusNormal">
    <w:name w:val="ConsPlusNormal"/>
    <w:uiPriority w:val="99"/>
    <w:rsid w:val="00F759D6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ConsPlusNonformat">
    <w:name w:val="ConsPlusNonformat"/>
    <w:uiPriority w:val="99"/>
    <w:rsid w:val="00F759D6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  <w:sz w:val="20"/>
      <w:szCs w:val="20"/>
    </w:rPr>
  </w:style>
  <w:style w:type="paragraph" w:customStyle="1" w:styleId="a">
    <w:name w:val="Содержимое таблицы"/>
    <w:basedOn w:val="Normal"/>
    <w:uiPriority w:val="99"/>
    <w:rsid w:val="00F759D6"/>
    <w:pPr>
      <w:widowControl w:val="0"/>
      <w:suppressLineNumbers/>
      <w:suppressAutoHyphens/>
    </w:pPr>
    <w:rPr>
      <w:rFonts w:ascii="Arial" w:hAnsi="Arial"/>
      <w:kern w:val="1"/>
      <w:sz w:val="20"/>
      <w:lang w:eastAsia="en-US"/>
    </w:rPr>
  </w:style>
  <w:style w:type="paragraph" w:customStyle="1" w:styleId="ListParagraph1">
    <w:name w:val="List Paragraph1"/>
    <w:basedOn w:val="Normal"/>
    <w:uiPriority w:val="99"/>
    <w:rsid w:val="00F759D6"/>
    <w:pPr>
      <w:spacing w:after="200" w:line="276" w:lineRule="auto"/>
      <w:ind w:left="720"/>
      <w:contextualSpacing/>
    </w:pPr>
    <w:rPr>
      <w:rFonts w:ascii="Calibri" w:eastAsia="Times New Roman" w:hAnsi="Calibri"/>
      <w:sz w:val="22"/>
      <w:szCs w:val="22"/>
      <w:lang w:eastAsia="en-US"/>
    </w:rPr>
  </w:style>
  <w:style w:type="character" w:customStyle="1" w:styleId="FontStyle52">
    <w:name w:val="Font Style52"/>
    <w:basedOn w:val="DefaultParagraphFont"/>
    <w:uiPriority w:val="99"/>
    <w:rsid w:val="00F759D6"/>
    <w:rPr>
      <w:rFonts w:ascii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rsid w:val="00F759D6"/>
    <w:pPr>
      <w:tabs>
        <w:tab w:val="center" w:pos="4677"/>
        <w:tab w:val="right" w:pos="9355"/>
      </w:tabs>
    </w:pPr>
    <w:rPr>
      <w:rFonts w:ascii="Calibri" w:hAnsi="Calibr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locked/>
    <w:rsid w:val="00F759D6"/>
    <w:rPr>
      <w:rFonts w:ascii="Calibri" w:eastAsia="Times New Roman" w:hAnsi="Calibri" w:cs="Times New Roman"/>
      <w:lang w:eastAsia="ru-RU"/>
    </w:rPr>
  </w:style>
  <w:style w:type="paragraph" w:customStyle="1" w:styleId="10">
    <w:name w:val="Стиль1"/>
    <w:basedOn w:val="Normal"/>
    <w:uiPriority w:val="99"/>
    <w:rsid w:val="00F759D6"/>
    <w:pPr>
      <w:widowControl w:val="0"/>
      <w:autoSpaceDE w:val="0"/>
      <w:autoSpaceDN w:val="0"/>
      <w:spacing w:before="120"/>
      <w:jc w:val="center"/>
    </w:pPr>
    <w:rPr>
      <w:rFonts w:ascii="Arial" w:eastAsia="Times New Roman" w:hAnsi="Arial" w:cs="Arial"/>
    </w:rPr>
  </w:style>
  <w:style w:type="character" w:styleId="HTMLTypewriter">
    <w:name w:val="HTML Typewriter"/>
    <w:basedOn w:val="DefaultParagraphFont"/>
    <w:uiPriority w:val="99"/>
    <w:rsid w:val="00F759D6"/>
    <w:rPr>
      <w:rFonts w:ascii="Courier New" w:hAnsi="Courier New" w:cs="Courier New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rsid w:val="00F759D6"/>
    <w:rPr>
      <w:rFonts w:ascii="Tahoma" w:eastAsia="Times New Roman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F759D6"/>
    <w:rPr>
      <w:rFonts w:ascii="Tahoma" w:hAnsi="Tahoma" w:cs="Tahoma"/>
      <w:sz w:val="16"/>
      <w:szCs w:val="16"/>
      <w:lang w:eastAsia="ru-RU"/>
    </w:rPr>
  </w:style>
  <w:style w:type="paragraph" w:styleId="Footer">
    <w:name w:val="footer"/>
    <w:basedOn w:val="Normal"/>
    <w:link w:val="FooterChar"/>
    <w:uiPriority w:val="99"/>
    <w:rsid w:val="00937F9B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937F9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NoSpacing">
    <w:name w:val="No Spacing"/>
    <w:link w:val="NoSpacingChar"/>
    <w:uiPriority w:val="99"/>
    <w:qFormat/>
    <w:rsid w:val="00B0175C"/>
    <w:pPr>
      <w:spacing w:after="200" w:line="276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elementhandle">
    <w:name w:val="element_handle"/>
    <w:basedOn w:val="DefaultParagraphFont"/>
    <w:uiPriority w:val="99"/>
    <w:rsid w:val="00B0175C"/>
    <w:rPr>
      <w:rFonts w:cs="Times New Roman"/>
    </w:rPr>
  </w:style>
  <w:style w:type="character" w:customStyle="1" w:styleId="NoSpacingChar">
    <w:name w:val="No Spacing Char"/>
    <w:link w:val="NoSpacing"/>
    <w:uiPriority w:val="99"/>
    <w:locked/>
    <w:rsid w:val="00B0175C"/>
    <w:rPr>
      <w:rFonts w:ascii="Times New Roman" w:hAnsi="Times New Roman"/>
      <w:sz w:val="24"/>
      <w:lang w:eastAsia="ru-RU"/>
    </w:rPr>
  </w:style>
  <w:style w:type="character" w:customStyle="1" w:styleId="submenu-table">
    <w:name w:val="submenu-table"/>
    <w:basedOn w:val="DefaultParagraphFont"/>
    <w:uiPriority w:val="99"/>
    <w:rsid w:val="00894090"/>
    <w:rPr>
      <w:rFonts w:cs="Times New Roman"/>
    </w:rPr>
  </w:style>
  <w:style w:type="character" w:customStyle="1" w:styleId="butback">
    <w:name w:val="butback"/>
    <w:basedOn w:val="DefaultParagraphFont"/>
    <w:uiPriority w:val="99"/>
    <w:rsid w:val="00894090"/>
    <w:rPr>
      <w:rFonts w:cs="Times New Roman"/>
    </w:rPr>
  </w:style>
  <w:style w:type="character" w:customStyle="1" w:styleId="apple-converted-space">
    <w:name w:val="apple-converted-space"/>
    <w:basedOn w:val="DefaultParagraphFont"/>
    <w:uiPriority w:val="99"/>
    <w:rsid w:val="00894090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48100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03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__________Microsoft_Office_Excel1.xls"/><Relationship Id="rId13" Type="http://schemas.openxmlformats.org/officeDocument/2006/relationships/image" Target="media/image4.emf"/><Relationship Id="rId18" Type="http://schemas.openxmlformats.org/officeDocument/2006/relationships/oleObject" Target="embeddings/__________Microsoft_Office_Excel6.xls"/><Relationship Id="rId26" Type="http://schemas.openxmlformats.org/officeDocument/2006/relationships/package" Target="embeddings/______Microsoft_Office_PowerPoint101.sldx"/><Relationship Id="rId3" Type="http://schemas.openxmlformats.org/officeDocument/2006/relationships/settings" Target="settings.xml"/><Relationship Id="rId21" Type="http://schemas.openxmlformats.org/officeDocument/2006/relationships/image" Target="media/image8.emf"/><Relationship Id="rId7" Type="http://schemas.openxmlformats.org/officeDocument/2006/relationships/image" Target="media/image1.emf"/><Relationship Id="rId12" Type="http://schemas.openxmlformats.org/officeDocument/2006/relationships/oleObject" Target="embeddings/__________Microsoft_Office_Excel3.xls"/><Relationship Id="rId17" Type="http://schemas.openxmlformats.org/officeDocument/2006/relationships/image" Target="media/image6.emf"/><Relationship Id="rId25" Type="http://schemas.openxmlformats.org/officeDocument/2006/relationships/image" Target="media/image10.emf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oleObject" Target="embeddings/__________Microsoft_Office_Excel5.xls"/><Relationship Id="rId20" Type="http://schemas.openxmlformats.org/officeDocument/2006/relationships/oleObject" Target="embeddings/__________Microsoft_Office_Excel7.xls"/><Relationship Id="rId29" Type="http://schemas.openxmlformats.org/officeDocument/2006/relationships/oleObject" Target="embeddings/__________Microsoft_Office_Excel10.xls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oleObject" Target="embeddings/__________Microsoft_Office_Excel9.xls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23" Type="http://schemas.openxmlformats.org/officeDocument/2006/relationships/image" Target="media/image9.emf"/><Relationship Id="rId28" Type="http://schemas.openxmlformats.org/officeDocument/2006/relationships/image" Target="media/image12.emf"/><Relationship Id="rId10" Type="http://schemas.openxmlformats.org/officeDocument/2006/relationships/oleObject" Target="embeddings/__________Microsoft_Office_Excel2.xls"/><Relationship Id="rId19" Type="http://schemas.openxmlformats.org/officeDocument/2006/relationships/image" Target="media/image7.emf"/><Relationship Id="rId31" Type="http://schemas.openxmlformats.org/officeDocument/2006/relationships/hyperlink" Target="mailto:school1_ushaki@tsn.lokos.net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oleObject" Target="embeddings/__________Microsoft_Office_Excel4.xls"/><Relationship Id="rId22" Type="http://schemas.openxmlformats.org/officeDocument/2006/relationships/oleObject" Target="embeddings/__________Microsoft_Office_Excel8.xls"/><Relationship Id="rId27" Type="http://schemas.openxmlformats.org/officeDocument/2006/relationships/image" Target="media/image11.png"/><Relationship Id="rId30" Type="http://schemas.openxmlformats.org/officeDocument/2006/relationships/hyperlink" Target="http://ushaki.tsn.lokos.net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191</TotalTime>
  <Pages>77</Pages>
  <Words>15270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PC_2</dc:creator>
  <cp:keywords/>
  <dc:description/>
  <cp:lastModifiedBy>02</cp:lastModifiedBy>
  <cp:revision>9</cp:revision>
  <cp:lastPrinted>2015-11-24T13:02:00Z</cp:lastPrinted>
  <dcterms:created xsi:type="dcterms:W3CDTF">2015-11-22T11:03:00Z</dcterms:created>
  <dcterms:modified xsi:type="dcterms:W3CDTF">2015-11-24T13:02:00Z</dcterms:modified>
</cp:coreProperties>
</file>